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33" w:rsidRPr="004C1E83" w:rsidRDefault="00C80B33" w:rsidP="00C80B33">
      <w:pPr>
        <w:tabs>
          <w:tab w:val="left" w:pos="0"/>
        </w:tabs>
        <w:jc w:val="center"/>
      </w:pPr>
      <w:r w:rsidRPr="00C80B33">
        <w:rPr>
          <w:b/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4E99B5AF" wp14:editId="79DBE51E">
            <wp:simplePos x="0" y="0"/>
            <wp:positionH relativeFrom="column">
              <wp:posOffset>2600300</wp:posOffset>
            </wp:positionH>
            <wp:positionV relativeFrom="paragraph">
              <wp:posOffset>120848</wp:posOffset>
            </wp:positionV>
            <wp:extent cx="771517" cy="866899"/>
            <wp:effectExtent l="19050" t="0" r="508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4A33">
        <w:rPr>
          <w:b/>
          <w:highlight w:val="yellow"/>
        </w:rPr>
        <w:br w:type="textWrapping" w:clear="all"/>
      </w:r>
    </w:p>
    <w:p w:rsidR="00C80B33" w:rsidRPr="004C1E83" w:rsidRDefault="00C80B33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КОМИТЕТ МЕСТНОГО САМОУПРАВЛЕНИЯ</w:t>
      </w:r>
    </w:p>
    <w:p w:rsidR="00C80B33" w:rsidRPr="004C1E83" w:rsidRDefault="008B0CA7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391532">
        <w:rPr>
          <w:b/>
          <w:sz w:val="36"/>
          <w:szCs w:val="36"/>
        </w:rPr>
        <w:t>КОМАРОВСКОГО</w:t>
      </w:r>
      <w:r w:rsidR="00C80B33" w:rsidRPr="00391532">
        <w:rPr>
          <w:b/>
          <w:sz w:val="36"/>
          <w:szCs w:val="36"/>
        </w:rPr>
        <w:t xml:space="preserve"> СЕЛЬСОВЕТА</w:t>
      </w:r>
    </w:p>
    <w:p w:rsidR="00C80B33" w:rsidRPr="004C1E83" w:rsidRDefault="00C80B33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КУЗНЕЦКОГО РАЙОНА ПЕНЗЕНСКОЙ ОБЛАСТИ</w:t>
      </w:r>
    </w:p>
    <w:p w:rsidR="00C80B33" w:rsidRPr="004C1E83" w:rsidRDefault="00C80B33" w:rsidP="00C80B33">
      <w:pPr>
        <w:tabs>
          <w:tab w:val="left" w:pos="0"/>
        </w:tabs>
        <w:jc w:val="center"/>
        <w:rPr>
          <w:b/>
          <w:sz w:val="28"/>
          <w:szCs w:val="28"/>
        </w:rPr>
      </w:pPr>
      <w:r w:rsidRPr="004C1E83">
        <w:rPr>
          <w:b/>
          <w:sz w:val="28"/>
          <w:szCs w:val="28"/>
        </w:rPr>
        <w:t>РЕШЕНИЕ</w:t>
      </w:r>
      <w:r w:rsidR="00B533F0">
        <w:rPr>
          <w:b/>
          <w:sz w:val="28"/>
          <w:szCs w:val="28"/>
        </w:rPr>
        <w:t xml:space="preserve">    </w:t>
      </w:r>
    </w:p>
    <w:p w:rsidR="00C80B33" w:rsidRPr="004C1E83" w:rsidRDefault="00F6585A" w:rsidP="00F6585A">
      <w:pPr>
        <w:tabs>
          <w:tab w:val="left" w:pos="4320"/>
        </w:tabs>
        <w:jc w:val="right"/>
      </w:pPr>
      <w:r>
        <w:t>проект</w:t>
      </w:r>
    </w:p>
    <w:p w:rsidR="00C80B33" w:rsidRDefault="00F6585A" w:rsidP="00C80B33">
      <w:pPr>
        <w:tabs>
          <w:tab w:val="left" w:pos="4320"/>
        </w:tabs>
        <w:jc w:val="center"/>
      </w:pPr>
      <w:r>
        <w:t xml:space="preserve">от   </w:t>
      </w:r>
      <w:r w:rsidR="00C873D0">
        <w:t>2</w:t>
      </w:r>
      <w:r w:rsidR="00C80B33" w:rsidRPr="004C1E83">
        <w:t>0</w:t>
      </w:r>
      <w:r w:rsidR="00B533F0">
        <w:t>21</w:t>
      </w:r>
      <w:r w:rsidR="00C80B33" w:rsidRPr="004C1E83">
        <w:t xml:space="preserve"> г.                                    </w:t>
      </w:r>
      <w:r w:rsidR="00F57BA5">
        <w:t xml:space="preserve">             </w:t>
      </w:r>
      <w:r w:rsidR="00C80B33" w:rsidRPr="004C1E83">
        <w:t xml:space="preserve">  </w:t>
      </w:r>
      <w:r w:rsidR="0098384C">
        <w:t xml:space="preserve">         </w:t>
      </w:r>
      <w:r>
        <w:t>№</w:t>
      </w:r>
    </w:p>
    <w:p w:rsidR="0098384C" w:rsidRPr="004C1E83" w:rsidRDefault="0098384C" w:rsidP="00C80B33">
      <w:pPr>
        <w:tabs>
          <w:tab w:val="left" w:pos="4320"/>
        </w:tabs>
        <w:jc w:val="center"/>
      </w:pPr>
      <w:proofErr w:type="gramStart"/>
      <w:r w:rsidRPr="00C20B0B">
        <w:t>с</w:t>
      </w:r>
      <w:proofErr w:type="gramEnd"/>
      <w:r w:rsidRPr="00C20B0B">
        <w:t xml:space="preserve">. </w:t>
      </w:r>
      <w:r>
        <w:t xml:space="preserve">Комаровка                                                                  </w:t>
      </w:r>
    </w:p>
    <w:p w:rsidR="00C80B33" w:rsidRPr="004C1E83" w:rsidRDefault="00C80B33" w:rsidP="00C80B33">
      <w:pPr>
        <w:tabs>
          <w:tab w:val="left" w:pos="4320"/>
        </w:tabs>
        <w:jc w:val="center"/>
      </w:pPr>
    </w:p>
    <w:p w:rsidR="00A23F45" w:rsidRPr="00A23F45" w:rsidRDefault="00C873D0" w:rsidP="00A23F45">
      <w:pPr>
        <w:pStyle w:val="1"/>
        <w:rPr>
          <w:rFonts w:ascii="Times New Roman" w:hAnsi="Times New Roman"/>
        </w:rPr>
      </w:pPr>
      <w:r>
        <w:rPr>
          <w:szCs w:val="28"/>
        </w:rPr>
        <w:t xml:space="preserve">     </w:t>
      </w:r>
      <w:bookmarkStart w:id="0" w:name="_GoBack"/>
      <w:r w:rsidR="00A23F45" w:rsidRPr="00A23F45">
        <w:rPr>
          <w:rFonts w:ascii="Times New Roman" w:hAnsi="Times New Roman"/>
        </w:rPr>
        <w:t xml:space="preserve">О внесении изменений в решение Комитета местного самоуправления </w:t>
      </w:r>
      <w:proofErr w:type="spellStart"/>
      <w:r w:rsidR="00A23F45" w:rsidRPr="00A23F45">
        <w:rPr>
          <w:rFonts w:ascii="Times New Roman" w:hAnsi="Times New Roman"/>
          <w:szCs w:val="28"/>
        </w:rPr>
        <w:t>Комаровского</w:t>
      </w:r>
      <w:proofErr w:type="spellEnd"/>
      <w:r w:rsidR="00A23F45" w:rsidRPr="00A23F45">
        <w:rPr>
          <w:rFonts w:ascii="Times New Roman" w:hAnsi="Times New Roman"/>
          <w:szCs w:val="28"/>
        </w:rPr>
        <w:t xml:space="preserve"> сельсовета</w:t>
      </w:r>
      <w:r w:rsidR="00A23F45" w:rsidRPr="00A23F45">
        <w:rPr>
          <w:rFonts w:ascii="Times New Roman" w:hAnsi="Times New Roman"/>
        </w:rPr>
        <w:t xml:space="preserve"> Кузнецкого района Пензенской области  от 25.12.20</w:t>
      </w:r>
      <w:r w:rsidR="00A23F45">
        <w:rPr>
          <w:rFonts w:ascii="Times New Roman" w:hAnsi="Times New Roman"/>
        </w:rPr>
        <w:t>20</w:t>
      </w:r>
      <w:r w:rsidR="00A23F45" w:rsidRPr="00A23F45">
        <w:rPr>
          <w:rFonts w:ascii="Times New Roman" w:hAnsi="Times New Roman"/>
        </w:rPr>
        <w:t>г. №</w:t>
      </w:r>
      <w:r w:rsidR="00A23F45">
        <w:rPr>
          <w:rFonts w:ascii="Times New Roman" w:hAnsi="Times New Roman"/>
        </w:rPr>
        <w:t>155</w:t>
      </w:r>
      <w:r w:rsidR="00A23F45" w:rsidRPr="00A23F45">
        <w:rPr>
          <w:rFonts w:ascii="Times New Roman" w:hAnsi="Times New Roman"/>
        </w:rPr>
        <w:t>-</w:t>
      </w:r>
      <w:r w:rsidR="00A23F45">
        <w:rPr>
          <w:rFonts w:ascii="Times New Roman" w:hAnsi="Times New Roman"/>
        </w:rPr>
        <w:t>51</w:t>
      </w:r>
      <w:r w:rsidR="00A23F45" w:rsidRPr="00A23F45">
        <w:rPr>
          <w:rFonts w:ascii="Times New Roman" w:hAnsi="Times New Roman"/>
        </w:rPr>
        <w:t xml:space="preserve">/7 « О бюджете </w:t>
      </w:r>
      <w:proofErr w:type="spellStart"/>
      <w:r w:rsidR="00A23F45" w:rsidRPr="00A23F45">
        <w:rPr>
          <w:rFonts w:ascii="Times New Roman" w:hAnsi="Times New Roman"/>
        </w:rPr>
        <w:t>Комаровского</w:t>
      </w:r>
      <w:proofErr w:type="spellEnd"/>
      <w:r w:rsidR="00A23F45" w:rsidRPr="00A23F45">
        <w:rPr>
          <w:rFonts w:ascii="Times New Roman" w:hAnsi="Times New Roman"/>
        </w:rPr>
        <w:t xml:space="preserve"> сельсовета Кузнецкого района Пензенской области на 20</w:t>
      </w:r>
      <w:r w:rsidR="00A23F45">
        <w:rPr>
          <w:rFonts w:ascii="Times New Roman" w:hAnsi="Times New Roman"/>
        </w:rPr>
        <w:t>21</w:t>
      </w:r>
      <w:r w:rsidR="00A23F45" w:rsidRPr="00A23F45">
        <w:rPr>
          <w:rFonts w:ascii="Times New Roman" w:hAnsi="Times New Roman"/>
        </w:rPr>
        <w:t xml:space="preserve">год и на плановый период </w:t>
      </w:r>
      <w:r w:rsidR="00A23F45">
        <w:rPr>
          <w:rFonts w:ascii="Times New Roman" w:hAnsi="Times New Roman"/>
        </w:rPr>
        <w:t>2022 и 2023</w:t>
      </w:r>
      <w:r w:rsidR="00A23F45" w:rsidRPr="00A23F45">
        <w:rPr>
          <w:rFonts w:ascii="Times New Roman" w:hAnsi="Times New Roman"/>
        </w:rPr>
        <w:t xml:space="preserve"> годов» </w:t>
      </w:r>
      <w:proofErr w:type="gramStart"/>
      <w:r w:rsidR="00A23F45" w:rsidRPr="00A23F45">
        <w:rPr>
          <w:rFonts w:ascii="Times New Roman" w:hAnsi="Times New Roman"/>
        </w:rPr>
        <w:t xml:space="preserve">( </w:t>
      </w:r>
      <w:proofErr w:type="gramEnd"/>
      <w:r w:rsidR="00A23F45" w:rsidRPr="00A23F45">
        <w:rPr>
          <w:rFonts w:ascii="Times New Roman" w:hAnsi="Times New Roman"/>
        </w:rPr>
        <w:t>с изменениями)</w:t>
      </w:r>
      <w:bookmarkEnd w:id="0"/>
    </w:p>
    <w:p w:rsidR="00A23F45" w:rsidRPr="00A23F45" w:rsidRDefault="00A23F45" w:rsidP="00A23F45">
      <w:pPr>
        <w:keepNext/>
        <w:keepLines/>
        <w:numPr>
          <w:ilvl w:val="0"/>
          <w:numId w:val="2"/>
        </w:numPr>
        <w:tabs>
          <w:tab w:val="num" w:pos="360"/>
        </w:tabs>
        <w:spacing w:after="360"/>
        <w:ind w:firstLine="567"/>
        <w:jc w:val="center"/>
        <w:outlineLvl w:val="0"/>
        <w:rPr>
          <w:b/>
          <w:kern w:val="28"/>
          <w:sz w:val="28"/>
          <w:szCs w:val="28"/>
        </w:rPr>
      </w:pPr>
      <w:r w:rsidRPr="00A23F45">
        <w:rPr>
          <w:kern w:val="28"/>
          <w:sz w:val="28"/>
        </w:rPr>
        <w:t xml:space="preserve">Руководствуясь Бюджетным кодексом Российской Федерации, Налоговым кодексом Российской Федерации, Уставом </w:t>
      </w:r>
      <w:proofErr w:type="spellStart"/>
      <w:r w:rsidRPr="00A23F45">
        <w:rPr>
          <w:kern w:val="28"/>
          <w:sz w:val="28"/>
          <w:szCs w:val="28"/>
        </w:rPr>
        <w:t>Комаровского</w:t>
      </w:r>
      <w:proofErr w:type="spellEnd"/>
      <w:r w:rsidRPr="00A23F45">
        <w:rPr>
          <w:kern w:val="28"/>
          <w:sz w:val="28"/>
          <w:szCs w:val="28"/>
        </w:rPr>
        <w:t xml:space="preserve"> сельсовета</w:t>
      </w:r>
      <w:r w:rsidRPr="00A23F45">
        <w:rPr>
          <w:kern w:val="28"/>
          <w:sz w:val="28"/>
        </w:rPr>
        <w:t xml:space="preserve"> Кузнецкого района Пензенской области (с изменениями), </w:t>
      </w:r>
    </w:p>
    <w:p w:rsidR="00A23F45" w:rsidRPr="00A23F45" w:rsidRDefault="00A23F45" w:rsidP="00A23F45">
      <w:pPr>
        <w:keepNext/>
        <w:keepLines/>
        <w:numPr>
          <w:ilvl w:val="0"/>
          <w:numId w:val="2"/>
        </w:numPr>
        <w:tabs>
          <w:tab w:val="num" w:pos="360"/>
        </w:tabs>
        <w:spacing w:after="360"/>
        <w:ind w:firstLine="567"/>
        <w:jc w:val="center"/>
        <w:outlineLvl w:val="0"/>
        <w:rPr>
          <w:b/>
          <w:kern w:val="28"/>
          <w:sz w:val="28"/>
          <w:szCs w:val="28"/>
        </w:rPr>
      </w:pPr>
      <w:r w:rsidRPr="00A23F45">
        <w:rPr>
          <w:b/>
          <w:kern w:val="28"/>
          <w:sz w:val="28"/>
          <w:szCs w:val="28"/>
        </w:rPr>
        <w:t xml:space="preserve">Комитета местного самоуправления </w:t>
      </w:r>
      <w:proofErr w:type="spellStart"/>
      <w:r w:rsidRPr="00A23F45">
        <w:rPr>
          <w:b/>
          <w:kern w:val="28"/>
          <w:sz w:val="28"/>
          <w:szCs w:val="28"/>
        </w:rPr>
        <w:t>Комаровского</w:t>
      </w:r>
      <w:proofErr w:type="spellEnd"/>
      <w:r w:rsidRPr="00A23F45">
        <w:rPr>
          <w:b/>
          <w:kern w:val="28"/>
          <w:sz w:val="28"/>
          <w:szCs w:val="28"/>
        </w:rPr>
        <w:t xml:space="preserve"> сельсовета Кузнецкого района Пензенской области решил:</w:t>
      </w:r>
    </w:p>
    <w:p w:rsidR="00A23F45" w:rsidRPr="00A23F45" w:rsidRDefault="00A23F45" w:rsidP="00A23F45">
      <w:pPr>
        <w:numPr>
          <w:ilvl w:val="5"/>
          <w:numId w:val="0"/>
        </w:numPr>
        <w:tabs>
          <w:tab w:val="num" w:pos="927"/>
        </w:tabs>
        <w:autoSpaceDE w:val="0"/>
        <w:autoSpaceDN w:val="0"/>
        <w:adjustRightInd w:val="0"/>
        <w:spacing w:before="120"/>
        <w:ind w:firstLine="567"/>
        <w:jc w:val="both"/>
        <w:outlineLvl w:val="5"/>
        <w:rPr>
          <w:sz w:val="28"/>
          <w:szCs w:val="28"/>
        </w:rPr>
      </w:pPr>
      <w:r w:rsidRPr="00A23F45">
        <w:rPr>
          <w:sz w:val="28"/>
          <w:szCs w:val="28"/>
        </w:rPr>
        <w:t xml:space="preserve">Внести в решение Комитета местного самоуправления </w:t>
      </w:r>
      <w:proofErr w:type="spellStart"/>
      <w:r w:rsidRPr="00A23F45">
        <w:rPr>
          <w:sz w:val="28"/>
          <w:szCs w:val="28"/>
        </w:rPr>
        <w:t>Комаровского</w:t>
      </w:r>
      <w:proofErr w:type="spellEnd"/>
      <w:r w:rsidRPr="00A23F45">
        <w:rPr>
          <w:sz w:val="28"/>
          <w:szCs w:val="28"/>
        </w:rPr>
        <w:t xml:space="preserve"> сельсовета Кузнецкого района Пензенской области от 25 декабря 20</w:t>
      </w:r>
      <w:r>
        <w:rPr>
          <w:sz w:val="28"/>
          <w:szCs w:val="28"/>
        </w:rPr>
        <w:t>20</w:t>
      </w:r>
      <w:r w:rsidRPr="00A23F45">
        <w:rPr>
          <w:sz w:val="28"/>
          <w:szCs w:val="28"/>
        </w:rPr>
        <w:t>г. №</w:t>
      </w:r>
      <w:r>
        <w:rPr>
          <w:sz w:val="28"/>
          <w:szCs w:val="28"/>
        </w:rPr>
        <w:t>155</w:t>
      </w:r>
      <w:r w:rsidRPr="00A23F45">
        <w:rPr>
          <w:sz w:val="28"/>
          <w:szCs w:val="28"/>
        </w:rPr>
        <w:t>-</w:t>
      </w:r>
      <w:r>
        <w:rPr>
          <w:sz w:val="28"/>
          <w:szCs w:val="28"/>
        </w:rPr>
        <w:t>51</w:t>
      </w:r>
      <w:r w:rsidRPr="00A23F45">
        <w:rPr>
          <w:sz w:val="28"/>
          <w:szCs w:val="28"/>
        </w:rPr>
        <w:t xml:space="preserve">/7 «О бюджете </w:t>
      </w:r>
      <w:proofErr w:type="spellStart"/>
      <w:r w:rsidRPr="00A23F45">
        <w:rPr>
          <w:sz w:val="28"/>
          <w:szCs w:val="28"/>
        </w:rPr>
        <w:t>Комаровского</w:t>
      </w:r>
      <w:proofErr w:type="spellEnd"/>
      <w:r w:rsidRPr="00A23F45">
        <w:rPr>
          <w:sz w:val="28"/>
          <w:szCs w:val="28"/>
        </w:rPr>
        <w:t xml:space="preserve"> сельсовета Кузнецкого района Пензенской области на 20</w:t>
      </w:r>
      <w:r>
        <w:rPr>
          <w:sz w:val="28"/>
          <w:szCs w:val="28"/>
        </w:rPr>
        <w:t>21год и плановый период 2022 и 2023</w:t>
      </w:r>
      <w:r w:rsidRPr="00A23F45">
        <w:rPr>
          <w:sz w:val="28"/>
          <w:szCs w:val="28"/>
        </w:rPr>
        <w:t xml:space="preserve"> годов (с изменениями) (далее </w:t>
      </w:r>
      <w:proofErr w:type="gramStart"/>
      <w:r w:rsidRPr="00A23F45">
        <w:rPr>
          <w:sz w:val="28"/>
          <w:szCs w:val="28"/>
        </w:rPr>
        <w:t>–р</w:t>
      </w:r>
      <w:proofErr w:type="gramEnd"/>
      <w:r w:rsidRPr="00A23F45">
        <w:rPr>
          <w:sz w:val="28"/>
          <w:szCs w:val="28"/>
        </w:rPr>
        <w:t>ешение) следующие изменения:</w:t>
      </w:r>
    </w:p>
    <w:p w:rsidR="00A23F45" w:rsidRPr="00A23F45" w:rsidRDefault="00A23F45" w:rsidP="00A23F45">
      <w:pPr>
        <w:jc w:val="center"/>
        <w:rPr>
          <w:b/>
          <w:sz w:val="28"/>
          <w:szCs w:val="28"/>
        </w:rPr>
      </w:pPr>
    </w:p>
    <w:p w:rsidR="00A23F45" w:rsidRPr="00A23F45" w:rsidRDefault="00A23F45" w:rsidP="00A23F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</w:t>
      </w:r>
      <w:r w:rsidRPr="00A23F45">
        <w:rPr>
          <w:b/>
          <w:sz w:val="28"/>
          <w:szCs w:val="28"/>
        </w:rPr>
        <w:t xml:space="preserve"> местного самоуправления</w:t>
      </w:r>
      <w:r w:rsidRPr="00A23F45">
        <w:rPr>
          <w:b/>
          <w:color w:val="FF0000"/>
          <w:sz w:val="28"/>
          <w:szCs w:val="28"/>
        </w:rPr>
        <w:t xml:space="preserve"> </w:t>
      </w:r>
      <w:proofErr w:type="spellStart"/>
      <w:r w:rsidRPr="00A23F45">
        <w:rPr>
          <w:b/>
          <w:sz w:val="28"/>
          <w:szCs w:val="28"/>
        </w:rPr>
        <w:t>Комаровского</w:t>
      </w:r>
      <w:proofErr w:type="spellEnd"/>
      <w:r w:rsidRPr="00A23F45">
        <w:rPr>
          <w:b/>
          <w:sz w:val="28"/>
          <w:szCs w:val="28"/>
        </w:rPr>
        <w:t xml:space="preserve"> сельсовета</w:t>
      </w:r>
      <w:r w:rsidRPr="00A23F45">
        <w:rPr>
          <w:sz w:val="28"/>
          <w:szCs w:val="28"/>
        </w:rPr>
        <w:t xml:space="preserve"> </w:t>
      </w:r>
      <w:r w:rsidRPr="00A23F45">
        <w:rPr>
          <w:b/>
          <w:sz w:val="28"/>
          <w:szCs w:val="28"/>
        </w:rPr>
        <w:t>Кузнецкого района Пензенской области решил:</w:t>
      </w:r>
    </w:p>
    <w:p w:rsidR="00A23F45" w:rsidRPr="00A23F45" w:rsidRDefault="00A23F45" w:rsidP="00A23F45">
      <w:pPr>
        <w:autoSpaceDE w:val="0"/>
        <w:autoSpaceDN w:val="0"/>
        <w:adjustRightInd w:val="0"/>
        <w:spacing w:before="120"/>
        <w:ind w:left="567"/>
        <w:jc w:val="both"/>
        <w:outlineLvl w:val="5"/>
        <w:rPr>
          <w:sz w:val="28"/>
          <w:szCs w:val="28"/>
        </w:rPr>
      </w:pPr>
      <w:r w:rsidRPr="00A23F45">
        <w:rPr>
          <w:sz w:val="28"/>
          <w:szCs w:val="28"/>
        </w:rPr>
        <w:t>1.1 Пункт 1 решения изложить в новой редакции:</w:t>
      </w:r>
    </w:p>
    <w:p w:rsidR="00C873D0" w:rsidRDefault="00C873D0" w:rsidP="00C873D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0B33" w:rsidRPr="00391532" w:rsidRDefault="00C80B33" w:rsidP="00C80B33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391532">
        <w:rPr>
          <w:sz w:val="28"/>
          <w:szCs w:val="28"/>
        </w:rPr>
        <w:t xml:space="preserve">1. Утвердить основные характеристики бюджета </w:t>
      </w:r>
      <w:proofErr w:type="spellStart"/>
      <w:r w:rsidR="008B0CA7" w:rsidRPr="00391532">
        <w:rPr>
          <w:sz w:val="28"/>
          <w:szCs w:val="28"/>
        </w:rPr>
        <w:t>Комаровского</w:t>
      </w:r>
      <w:proofErr w:type="spellEnd"/>
      <w:r w:rsidRPr="00391532">
        <w:rPr>
          <w:sz w:val="28"/>
          <w:szCs w:val="28"/>
        </w:rPr>
        <w:t xml:space="preserve"> сельсовета Кузнецкого района Пензенской области на 20</w:t>
      </w:r>
      <w:r w:rsidR="00225E9E">
        <w:rPr>
          <w:sz w:val="28"/>
          <w:szCs w:val="28"/>
        </w:rPr>
        <w:t>21</w:t>
      </w:r>
      <w:r w:rsidRPr="00391532">
        <w:rPr>
          <w:sz w:val="28"/>
          <w:szCs w:val="28"/>
        </w:rPr>
        <w:t>год:</w:t>
      </w:r>
    </w:p>
    <w:p w:rsidR="00C80B33" w:rsidRPr="00391532" w:rsidRDefault="00C80B33" w:rsidP="00C80B33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391532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="008B0CA7" w:rsidRPr="00391532">
        <w:rPr>
          <w:sz w:val="28"/>
          <w:szCs w:val="28"/>
        </w:rPr>
        <w:t>Комаровского</w:t>
      </w:r>
      <w:proofErr w:type="spellEnd"/>
      <w:r w:rsidRPr="00391532">
        <w:rPr>
          <w:color w:val="FF0000"/>
          <w:sz w:val="28"/>
          <w:szCs w:val="28"/>
        </w:rPr>
        <w:t xml:space="preserve"> </w:t>
      </w:r>
      <w:r w:rsidRPr="00391532">
        <w:rPr>
          <w:sz w:val="28"/>
          <w:szCs w:val="28"/>
        </w:rPr>
        <w:t xml:space="preserve">сельсовета Кузнецкого района Пензенской области в сумме </w:t>
      </w:r>
      <w:r w:rsidR="00FA7851">
        <w:rPr>
          <w:sz w:val="28"/>
          <w:szCs w:val="28"/>
        </w:rPr>
        <w:t>5309,9</w:t>
      </w:r>
      <w:r w:rsidR="00F57BA5">
        <w:rPr>
          <w:sz w:val="28"/>
          <w:szCs w:val="28"/>
        </w:rPr>
        <w:t>50</w:t>
      </w:r>
      <w:r w:rsidRPr="00391532">
        <w:rPr>
          <w:sz w:val="28"/>
          <w:szCs w:val="28"/>
        </w:rPr>
        <w:t xml:space="preserve"> тыс. рублей;</w:t>
      </w:r>
    </w:p>
    <w:p w:rsidR="009D1294" w:rsidRDefault="00C80B33" w:rsidP="00C80B33">
      <w:pPr>
        <w:ind w:firstLine="567"/>
        <w:contextualSpacing/>
        <w:jc w:val="both"/>
        <w:rPr>
          <w:sz w:val="28"/>
          <w:szCs w:val="28"/>
        </w:rPr>
      </w:pPr>
      <w:r w:rsidRPr="00391532">
        <w:rPr>
          <w:sz w:val="28"/>
          <w:szCs w:val="28"/>
        </w:rPr>
        <w:t xml:space="preserve">2) общий объем расходов бюджета </w:t>
      </w:r>
      <w:proofErr w:type="spellStart"/>
      <w:r w:rsidR="008B0CA7" w:rsidRPr="00391532">
        <w:rPr>
          <w:sz w:val="28"/>
          <w:szCs w:val="28"/>
        </w:rPr>
        <w:t>Комаровского</w:t>
      </w:r>
      <w:proofErr w:type="spellEnd"/>
      <w:r w:rsidRPr="00391532">
        <w:rPr>
          <w:sz w:val="28"/>
          <w:szCs w:val="28"/>
        </w:rPr>
        <w:t xml:space="preserve"> сельсовета Кузнецкого района Пензенской области в сумме </w:t>
      </w:r>
      <w:r w:rsidR="00F57BA5">
        <w:rPr>
          <w:sz w:val="28"/>
          <w:szCs w:val="28"/>
        </w:rPr>
        <w:t>5499,125</w:t>
      </w:r>
      <w:r w:rsidRPr="00391532">
        <w:rPr>
          <w:sz w:val="28"/>
          <w:szCs w:val="28"/>
        </w:rPr>
        <w:t xml:space="preserve"> тыс. рублей;</w:t>
      </w:r>
      <w:r w:rsidR="009D1294">
        <w:rPr>
          <w:sz w:val="28"/>
          <w:szCs w:val="28"/>
        </w:rPr>
        <w:br w:type="page"/>
      </w:r>
    </w:p>
    <w:p w:rsidR="00C80B33" w:rsidRPr="00391532" w:rsidRDefault="00C80B33" w:rsidP="00C80B33">
      <w:pPr>
        <w:ind w:firstLine="567"/>
        <w:contextualSpacing/>
        <w:jc w:val="both"/>
        <w:rPr>
          <w:sz w:val="28"/>
          <w:szCs w:val="28"/>
        </w:rPr>
      </w:pPr>
    </w:p>
    <w:p w:rsidR="009D1294" w:rsidRDefault="009D129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3BA8" w:rsidRDefault="00C23BA8" w:rsidP="009D1294">
      <w:pPr>
        <w:rPr>
          <w:sz w:val="28"/>
          <w:szCs w:val="28"/>
        </w:rPr>
        <w:sectPr w:rsidR="00C23BA8" w:rsidSect="00C23BA8">
          <w:footerReference w:type="first" r:id="rId10"/>
          <w:pgSz w:w="11906" w:h="16838"/>
          <w:pgMar w:top="567" w:right="1134" w:bottom="1418" w:left="1418" w:header="709" w:footer="709" w:gutter="0"/>
          <w:cols w:space="708"/>
          <w:titlePg/>
          <w:docGrid w:linePitch="360"/>
        </w:sectPr>
      </w:pPr>
    </w:p>
    <w:p w:rsidR="008236BC" w:rsidRDefault="00BE78DB" w:rsidP="009D1294">
      <w:pPr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8236BC">
        <w:rPr>
          <w:sz w:val="28"/>
          <w:szCs w:val="28"/>
        </w:rPr>
        <w:t>. Приложение №9</w:t>
      </w:r>
      <w:r w:rsidR="008236BC" w:rsidRPr="00C96D9D">
        <w:rPr>
          <w:sz w:val="28"/>
          <w:szCs w:val="28"/>
        </w:rPr>
        <w:t xml:space="preserve"> к решению изложить в </w:t>
      </w:r>
      <w:r w:rsidR="008236BC">
        <w:rPr>
          <w:sz w:val="28"/>
          <w:szCs w:val="28"/>
        </w:rPr>
        <w:t xml:space="preserve">новой </w:t>
      </w:r>
      <w:r w:rsidR="008236BC" w:rsidRPr="00C96D9D">
        <w:rPr>
          <w:sz w:val="28"/>
          <w:szCs w:val="28"/>
        </w:rPr>
        <w:t>редакции:</w:t>
      </w:r>
    </w:p>
    <w:p w:rsidR="008236BC" w:rsidRDefault="007C4C01" w:rsidP="007C4C01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</w:pPr>
      <w:r w:rsidRPr="00391532">
        <w:tab/>
      </w:r>
      <w:r w:rsidRPr="00391532">
        <w:tab/>
      </w:r>
      <w:r w:rsidRPr="00391532">
        <w:tab/>
      </w:r>
      <w:r w:rsidRPr="00391532">
        <w:tab/>
        <w:t xml:space="preserve">  </w:t>
      </w:r>
    </w:p>
    <w:p w:rsidR="009D1294" w:rsidRDefault="009D1294">
      <w:r>
        <w:br w:type="page"/>
      </w:r>
    </w:p>
    <w:p w:rsidR="008236BC" w:rsidRDefault="008236BC" w:rsidP="007C4C01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</w:pPr>
    </w:p>
    <w:p w:rsidR="00B663FC" w:rsidRPr="00891F7D" w:rsidRDefault="008236BC" w:rsidP="007C4C01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</w:pPr>
      <w:r>
        <w:t xml:space="preserve">                                                                                  </w:t>
      </w:r>
      <w:r w:rsidR="007C4C01" w:rsidRPr="00391532">
        <w:t xml:space="preserve">   </w:t>
      </w:r>
      <w:r w:rsidR="00B663FC" w:rsidRPr="00891F7D">
        <w:t xml:space="preserve">Приложение № </w:t>
      </w:r>
      <w:r w:rsidR="004843D1" w:rsidRPr="00891F7D">
        <w:t>9</w:t>
      </w:r>
    </w:p>
    <w:p w:rsidR="007C4C01" w:rsidRPr="00891F7D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891F7D">
        <w:rPr>
          <w:szCs w:val="24"/>
        </w:rPr>
        <w:t xml:space="preserve">к решению Комитета местного самоуправления </w:t>
      </w:r>
    </w:p>
    <w:p w:rsidR="007C4C01" w:rsidRPr="00891F7D" w:rsidRDefault="008B0CA7" w:rsidP="007C4C01">
      <w:pPr>
        <w:tabs>
          <w:tab w:val="left" w:pos="5103"/>
        </w:tabs>
        <w:ind w:left="9639" w:right="-650"/>
        <w:rPr>
          <w:szCs w:val="24"/>
        </w:rPr>
      </w:pPr>
      <w:proofErr w:type="spellStart"/>
      <w:r w:rsidRPr="00891F7D">
        <w:rPr>
          <w:szCs w:val="24"/>
        </w:rPr>
        <w:t>Комаровского</w:t>
      </w:r>
      <w:proofErr w:type="spellEnd"/>
      <w:r w:rsidR="007C4C01" w:rsidRPr="00891F7D">
        <w:rPr>
          <w:szCs w:val="24"/>
        </w:rPr>
        <w:t xml:space="preserve"> сельсовета</w:t>
      </w:r>
    </w:p>
    <w:p w:rsidR="007C4C01" w:rsidRPr="00891F7D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891F7D">
        <w:rPr>
          <w:szCs w:val="24"/>
        </w:rPr>
        <w:t xml:space="preserve">Кузнецкого района Пензенской области </w:t>
      </w:r>
    </w:p>
    <w:p w:rsidR="007C4C01" w:rsidRPr="00891F7D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891F7D">
        <w:rPr>
          <w:szCs w:val="24"/>
        </w:rPr>
        <w:t xml:space="preserve">«О бюджете </w:t>
      </w:r>
      <w:proofErr w:type="spellStart"/>
      <w:r w:rsidR="008B0CA7" w:rsidRPr="00891F7D">
        <w:rPr>
          <w:szCs w:val="24"/>
        </w:rPr>
        <w:t>Комаровского</w:t>
      </w:r>
      <w:proofErr w:type="spellEnd"/>
      <w:r w:rsidRPr="00891F7D">
        <w:rPr>
          <w:szCs w:val="24"/>
        </w:rPr>
        <w:t xml:space="preserve"> сельсовета</w:t>
      </w:r>
    </w:p>
    <w:p w:rsidR="007C4C01" w:rsidRPr="00891F7D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891F7D">
        <w:rPr>
          <w:szCs w:val="24"/>
        </w:rPr>
        <w:t xml:space="preserve">Кузнецкого района </w:t>
      </w:r>
    </w:p>
    <w:p w:rsidR="007C4C01" w:rsidRPr="00891F7D" w:rsidRDefault="007C4C01" w:rsidP="007C4C01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891F7D">
        <w:rPr>
          <w:rFonts w:ascii="Times New Roman" w:hAnsi="Times New Roman"/>
          <w:b w:val="0"/>
          <w:sz w:val="24"/>
          <w:szCs w:val="24"/>
        </w:rPr>
        <w:t>Пензенской области на 20</w:t>
      </w:r>
      <w:r w:rsidR="00F518F4" w:rsidRPr="00891F7D">
        <w:rPr>
          <w:rFonts w:ascii="Times New Roman" w:hAnsi="Times New Roman"/>
          <w:b w:val="0"/>
          <w:sz w:val="24"/>
          <w:szCs w:val="24"/>
        </w:rPr>
        <w:t>21 год и на плановый период 2022 и 2023</w:t>
      </w:r>
      <w:r w:rsidRPr="00891F7D">
        <w:rPr>
          <w:rFonts w:ascii="Times New Roman" w:hAnsi="Times New Roman"/>
          <w:b w:val="0"/>
          <w:sz w:val="24"/>
          <w:szCs w:val="24"/>
        </w:rPr>
        <w:t xml:space="preserve"> годов» </w:t>
      </w:r>
    </w:p>
    <w:p w:rsidR="007C4C01" w:rsidRPr="00891F7D" w:rsidRDefault="0034385D" w:rsidP="007C4C01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891F7D">
        <w:rPr>
          <w:rFonts w:ascii="Times New Roman" w:hAnsi="Times New Roman"/>
          <w:b w:val="0"/>
          <w:sz w:val="24"/>
          <w:szCs w:val="24"/>
        </w:rPr>
        <w:t xml:space="preserve">от </w:t>
      </w:r>
      <w:r w:rsidR="00304F15">
        <w:rPr>
          <w:rFonts w:ascii="Times New Roman" w:hAnsi="Times New Roman"/>
          <w:b w:val="0"/>
          <w:sz w:val="24"/>
          <w:szCs w:val="24"/>
        </w:rPr>
        <w:t>25.12.</w:t>
      </w:r>
      <w:r w:rsidRPr="00891F7D">
        <w:rPr>
          <w:rFonts w:ascii="Times New Roman" w:hAnsi="Times New Roman"/>
          <w:b w:val="0"/>
          <w:sz w:val="24"/>
          <w:szCs w:val="24"/>
        </w:rPr>
        <w:t>20</w:t>
      </w:r>
      <w:r w:rsidR="00F518F4" w:rsidRPr="00891F7D">
        <w:rPr>
          <w:rFonts w:ascii="Times New Roman" w:hAnsi="Times New Roman"/>
          <w:b w:val="0"/>
          <w:sz w:val="24"/>
          <w:szCs w:val="24"/>
        </w:rPr>
        <w:t>20</w:t>
      </w:r>
      <w:r w:rsidR="007C4C01" w:rsidRPr="00891F7D">
        <w:rPr>
          <w:rFonts w:ascii="Times New Roman" w:hAnsi="Times New Roman"/>
          <w:b w:val="0"/>
          <w:sz w:val="24"/>
          <w:szCs w:val="24"/>
        </w:rPr>
        <w:t xml:space="preserve">г. № </w:t>
      </w:r>
      <w:r w:rsidR="00304F15">
        <w:rPr>
          <w:rFonts w:ascii="Times New Roman" w:hAnsi="Times New Roman"/>
          <w:b w:val="0"/>
          <w:sz w:val="24"/>
          <w:szCs w:val="24"/>
        </w:rPr>
        <w:t>155-51/7</w:t>
      </w:r>
      <w:r w:rsidR="007C4C01" w:rsidRPr="00891F7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663FC" w:rsidRPr="00391532" w:rsidRDefault="00B663FC" w:rsidP="00B663FC">
      <w:pPr>
        <w:tabs>
          <w:tab w:val="left" w:pos="5103"/>
        </w:tabs>
        <w:ind w:left="9781" w:right="-650"/>
      </w:pPr>
    </w:p>
    <w:p w:rsidR="00B663FC" w:rsidRPr="00391532" w:rsidRDefault="00B663FC" w:rsidP="00B663FC">
      <w:pPr>
        <w:pStyle w:val="20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391532">
        <w:rPr>
          <w:sz w:val="28"/>
          <w:szCs w:val="28"/>
        </w:rPr>
        <w:t xml:space="preserve">Распределение бюджетных ассигнований </w:t>
      </w:r>
      <w:r w:rsidR="00172976" w:rsidRPr="00391532">
        <w:rPr>
          <w:sz w:val="28"/>
          <w:szCs w:val="28"/>
        </w:rPr>
        <w:t>на 20</w:t>
      </w:r>
      <w:r w:rsidR="00F518F4">
        <w:rPr>
          <w:sz w:val="28"/>
          <w:szCs w:val="28"/>
        </w:rPr>
        <w:t>21</w:t>
      </w:r>
      <w:r w:rsidR="00172976" w:rsidRPr="00391532">
        <w:rPr>
          <w:sz w:val="28"/>
          <w:szCs w:val="28"/>
        </w:rPr>
        <w:t xml:space="preserve"> год и на плановый период 20</w:t>
      </w:r>
      <w:r w:rsidR="00F518F4">
        <w:rPr>
          <w:sz w:val="28"/>
          <w:szCs w:val="28"/>
        </w:rPr>
        <w:t>22</w:t>
      </w:r>
      <w:r w:rsidR="00172976" w:rsidRPr="00391532">
        <w:rPr>
          <w:sz w:val="28"/>
          <w:szCs w:val="28"/>
        </w:rPr>
        <w:t xml:space="preserve"> и 202</w:t>
      </w:r>
      <w:r w:rsidR="00F518F4">
        <w:rPr>
          <w:sz w:val="28"/>
          <w:szCs w:val="28"/>
        </w:rPr>
        <w:t>3</w:t>
      </w:r>
      <w:r w:rsidR="00172976" w:rsidRPr="00391532">
        <w:rPr>
          <w:sz w:val="28"/>
          <w:szCs w:val="28"/>
        </w:rPr>
        <w:t xml:space="preserve"> годов по разделам, подразделам, целевым статьям (муниципальным программам </w:t>
      </w:r>
      <w:proofErr w:type="spellStart"/>
      <w:r w:rsidR="008B0CA7" w:rsidRPr="00391532">
        <w:rPr>
          <w:bCs/>
          <w:sz w:val="28"/>
          <w:szCs w:val="28"/>
        </w:rPr>
        <w:t>Комаровского</w:t>
      </w:r>
      <w:proofErr w:type="spellEnd"/>
      <w:r w:rsidR="00172976" w:rsidRPr="00391532">
        <w:rPr>
          <w:bCs/>
          <w:sz w:val="28"/>
          <w:szCs w:val="28"/>
        </w:rPr>
        <w:t xml:space="preserve"> сельсовета </w:t>
      </w:r>
      <w:r w:rsidR="00172976" w:rsidRPr="00391532">
        <w:rPr>
          <w:sz w:val="28"/>
          <w:szCs w:val="28"/>
        </w:rPr>
        <w:t xml:space="preserve">Кузнецкого района </w:t>
      </w:r>
      <w:r w:rsidR="00172976" w:rsidRPr="00391532">
        <w:rPr>
          <w:bCs/>
          <w:sz w:val="28"/>
          <w:szCs w:val="28"/>
        </w:rPr>
        <w:t xml:space="preserve">Пензенской области </w:t>
      </w:r>
      <w:r w:rsidR="00172976" w:rsidRPr="00391532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="00172976" w:rsidRPr="00391532">
        <w:rPr>
          <w:sz w:val="28"/>
          <w:szCs w:val="28"/>
        </w:rPr>
        <w:t>видов расходов классификации расходов бюджета</w:t>
      </w:r>
      <w:proofErr w:type="gramEnd"/>
      <w:r w:rsidR="00FF145E">
        <w:rPr>
          <w:sz w:val="28"/>
          <w:szCs w:val="28"/>
        </w:rPr>
        <w:t xml:space="preserve">  </w:t>
      </w:r>
      <w:proofErr w:type="spellStart"/>
      <w:r w:rsidR="008B0CA7" w:rsidRPr="00391532">
        <w:rPr>
          <w:bCs/>
          <w:sz w:val="28"/>
          <w:szCs w:val="28"/>
        </w:rPr>
        <w:t>Комаровского</w:t>
      </w:r>
      <w:proofErr w:type="spellEnd"/>
      <w:r w:rsidR="00172976" w:rsidRPr="00391532">
        <w:rPr>
          <w:bCs/>
          <w:sz w:val="28"/>
          <w:szCs w:val="28"/>
        </w:rPr>
        <w:t xml:space="preserve"> сельсовета </w:t>
      </w:r>
      <w:r w:rsidR="00172976" w:rsidRPr="00391532">
        <w:rPr>
          <w:sz w:val="28"/>
          <w:szCs w:val="28"/>
        </w:rPr>
        <w:t>Кузнецкого района Пензенской области.</w:t>
      </w:r>
    </w:p>
    <w:p w:rsidR="00E76FC3" w:rsidRPr="00391532" w:rsidRDefault="00E76FC3" w:rsidP="00B663FC">
      <w:pPr>
        <w:pStyle w:val="20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</w:p>
    <w:p w:rsidR="00DC1C2F" w:rsidRPr="00391532" w:rsidRDefault="00B663FC" w:rsidP="00B663FC">
      <w:pPr>
        <w:ind w:right="-173"/>
        <w:jc w:val="right"/>
        <w:rPr>
          <w:szCs w:val="24"/>
        </w:rPr>
      </w:pPr>
      <w:r w:rsidRPr="00391532">
        <w:rPr>
          <w:szCs w:val="24"/>
        </w:rPr>
        <w:t xml:space="preserve"> (тыс. руб.)</w:t>
      </w:r>
    </w:p>
    <w:tbl>
      <w:tblPr>
        <w:tblW w:w="15243" w:type="dxa"/>
        <w:tblInd w:w="93" w:type="dxa"/>
        <w:tblLook w:val="04A0" w:firstRow="1" w:lastRow="0" w:firstColumn="1" w:lastColumn="0" w:noHBand="0" w:noVBand="1"/>
      </w:tblPr>
      <w:tblGrid>
        <w:gridCol w:w="7246"/>
        <w:gridCol w:w="480"/>
        <w:gridCol w:w="480"/>
        <w:gridCol w:w="559"/>
        <w:gridCol w:w="447"/>
        <w:gridCol w:w="598"/>
        <w:gridCol w:w="1057"/>
        <w:gridCol w:w="636"/>
        <w:gridCol w:w="1280"/>
        <w:gridCol w:w="1266"/>
        <w:gridCol w:w="1194"/>
      </w:tblGrid>
      <w:tr w:rsidR="00DC1C2F" w:rsidRPr="00391532" w:rsidTr="00AC7889">
        <w:trPr>
          <w:trHeight w:val="1210"/>
          <w:tblHeader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Наименование показателя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Раздел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Подраздел</w:t>
            </w:r>
          </w:p>
        </w:tc>
        <w:tc>
          <w:tcPr>
            <w:tcW w:w="2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</w:t>
            </w:r>
            <w:r w:rsidR="00F518F4">
              <w:rPr>
                <w:color w:val="000000"/>
                <w:szCs w:val="24"/>
              </w:rPr>
              <w:t>021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84216B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20</w:t>
            </w:r>
            <w:r w:rsidR="00F518F4">
              <w:rPr>
                <w:color w:val="000000"/>
                <w:szCs w:val="24"/>
              </w:rPr>
              <w:t>22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84216B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20</w:t>
            </w:r>
            <w:r w:rsidR="00F518F4">
              <w:rPr>
                <w:color w:val="000000"/>
                <w:szCs w:val="24"/>
              </w:rPr>
              <w:t>23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</w:tr>
      <w:tr w:rsidR="00DC1C2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2F" w:rsidRPr="00391532" w:rsidRDefault="00DC1C2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ИТОГО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DC1C2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F57BA5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5499,125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F518F4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5027,003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2F" w:rsidRPr="00391532" w:rsidRDefault="00F518F4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4929,550</w:t>
            </w:r>
          </w:p>
        </w:tc>
      </w:tr>
      <w:tr w:rsidR="001640B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0B9" w:rsidRPr="00391532" w:rsidRDefault="001640B9" w:rsidP="00DC1C2F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 xml:space="preserve">Администрация </w:t>
            </w:r>
            <w:proofErr w:type="spellStart"/>
            <w:r w:rsidR="008B0CA7" w:rsidRPr="00391532">
              <w:rPr>
                <w:bCs/>
                <w:szCs w:val="24"/>
              </w:rPr>
              <w:t>Комаровского</w:t>
            </w:r>
            <w:proofErr w:type="spellEnd"/>
            <w:r w:rsidRPr="00391532">
              <w:rPr>
                <w:bCs/>
                <w:szCs w:val="24"/>
              </w:rPr>
              <w:t xml:space="preserve"> сельсовета Кузнецкого  района Пензенской области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40B9" w:rsidRPr="00391532" w:rsidRDefault="001640B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0B9" w:rsidRPr="00391532" w:rsidRDefault="001640B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B9" w:rsidRPr="00391532" w:rsidRDefault="000100EC" w:rsidP="001640B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5475,775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B9" w:rsidRPr="00391532" w:rsidRDefault="00F518F4" w:rsidP="001640B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5027,003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B9" w:rsidRPr="00391532" w:rsidRDefault="00F518F4" w:rsidP="001640B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4929,550</w:t>
            </w:r>
          </w:p>
        </w:tc>
      </w:tr>
      <w:tr w:rsidR="00DC1C2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C2F" w:rsidRPr="00391532" w:rsidRDefault="00DC1C2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C2F" w:rsidRPr="00391532" w:rsidRDefault="00DC1C2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2F" w:rsidRPr="00391532" w:rsidRDefault="00DC1C2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2F" w:rsidRPr="00391532" w:rsidRDefault="00CD4580" w:rsidP="0021487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3009,461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2F" w:rsidRPr="00391532" w:rsidRDefault="00F518F4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2819,764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C2F" w:rsidRPr="00391532" w:rsidRDefault="00F518F4" w:rsidP="005B6B4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2778,683</w:t>
            </w:r>
          </w:p>
        </w:tc>
      </w:tr>
      <w:tr w:rsidR="00F45552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5552" w:rsidRPr="00391532" w:rsidRDefault="00F45552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5552" w:rsidRPr="00391532" w:rsidRDefault="00F45552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552" w:rsidRPr="00391532" w:rsidRDefault="00F45552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552" w:rsidRPr="00391532" w:rsidRDefault="00CD4580" w:rsidP="00D4740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2909,46</w:t>
            </w:r>
            <w:r w:rsidR="008236BC">
              <w:rPr>
                <w:bCs/>
                <w:szCs w:val="24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552" w:rsidRPr="00391532" w:rsidRDefault="00F518F4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2659,764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552" w:rsidRPr="00391532" w:rsidRDefault="00F518F4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2668,683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ED3614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="008B0CA7"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szCs w:val="24"/>
              </w:rPr>
              <w:t>5</w:t>
            </w:r>
            <w:r w:rsidRPr="00391532">
              <w:rPr>
                <w:szCs w:val="24"/>
              </w:rPr>
              <w:t>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CD4580" w:rsidP="00D4740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2909,46</w:t>
            </w:r>
            <w:r w:rsidR="008236BC">
              <w:rPr>
                <w:bCs/>
                <w:szCs w:val="24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2659,764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2668,683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358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3589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479,635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484,432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503,8</w:t>
            </w:r>
            <w:r w:rsidR="007171FB">
              <w:rPr>
                <w:szCs w:val="24"/>
              </w:rPr>
              <w:t>0</w:t>
            </w:r>
            <w:r>
              <w:rPr>
                <w:szCs w:val="24"/>
              </w:rPr>
              <w:t>9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105,860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106,919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111,195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176,820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178,587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185,731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4740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21487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784,430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792,274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823,965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4740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125,876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127,134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132,220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274,913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277,662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288,768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CD4580" w:rsidP="0021487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898,027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672,756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602,995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CD4580" w:rsidP="0021487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634,756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563,995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CD4580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634,756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18F4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563,995</w:t>
            </w:r>
          </w:p>
        </w:tc>
      </w:tr>
      <w:tr w:rsidR="007171FB" w:rsidRPr="00391532" w:rsidTr="006872E4">
        <w:trPr>
          <w:trHeight w:val="516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1FB" w:rsidRPr="00391532" w:rsidRDefault="007171FB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1FB" w:rsidRPr="00391532" w:rsidRDefault="007171FB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FB" w:rsidRPr="00391532" w:rsidRDefault="007171FB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FB" w:rsidRPr="00391532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615,027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FB" w:rsidRPr="00391532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379,756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1FB" w:rsidRPr="00391532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303,995</w:t>
            </w:r>
          </w:p>
        </w:tc>
      </w:tr>
      <w:tr w:rsidR="007171FB" w:rsidRPr="00391532" w:rsidTr="006872E4">
        <w:trPr>
          <w:trHeight w:val="30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391532" w:rsidRDefault="007171FB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rPr>
                <w:szCs w:val="24"/>
              </w:rPr>
            </w:pPr>
            <w:r w:rsidRPr="00391532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245,000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Default="007171FB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9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 w:rsidR="00F518F4">
              <w:rPr>
                <w:szCs w:val="24"/>
              </w:rPr>
              <w:t>9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4D4A0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исполнение полномочий </w:t>
            </w:r>
            <w:r w:rsidR="004D4A09">
              <w:rPr>
                <w:szCs w:val="24"/>
              </w:rPr>
              <w:t xml:space="preserve">в сфере закупок </w:t>
            </w:r>
            <w:r w:rsidRPr="00391532">
              <w:rPr>
                <w:szCs w:val="24"/>
              </w:rPr>
              <w:t xml:space="preserve">для муниципальных нужд </w:t>
            </w:r>
            <w:r w:rsidR="004D4A09">
              <w:rPr>
                <w:szCs w:val="24"/>
              </w:rPr>
              <w:t xml:space="preserve">муниципальных заказчиков, заказчиков </w:t>
            </w:r>
            <w:r w:rsidRPr="00391532">
              <w:rPr>
                <w:szCs w:val="24"/>
              </w:rPr>
              <w:t>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F518F4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F518F4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21487C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87C" w:rsidRPr="00391532" w:rsidRDefault="0021487C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21487C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</w:tr>
      <w:tr w:rsidR="0021487C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21487C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</w:tr>
      <w:tr w:rsidR="0021487C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F518F4" w:rsidP="0021487C">
            <w:pPr>
              <w:jc w:val="right"/>
            </w:pPr>
            <w:r>
              <w:rPr>
                <w:szCs w:val="24"/>
              </w:rP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F518F4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F518F4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21487C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87C" w:rsidRPr="00391532" w:rsidRDefault="0021487C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21487C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</w:tr>
      <w:tr w:rsidR="0021487C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87C" w:rsidRPr="00391532" w:rsidRDefault="0021487C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87C" w:rsidRPr="00391532" w:rsidRDefault="0021487C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21487C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87C" w:rsidRPr="00391532" w:rsidRDefault="00F518F4" w:rsidP="00486719">
            <w:pPr>
              <w:jc w:val="right"/>
            </w:pPr>
            <w: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536B19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536B19" w:rsidP="004867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536B19" w:rsidP="006657D6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536B19" w:rsidP="00486719">
            <w:pPr>
              <w:jc w:val="right"/>
            </w:pPr>
            <w: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F518F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536B19" w:rsidP="006657D6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536B19" w:rsidP="00486719">
            <w:pPr>
              <w:jc w:val="right"/>
            </w:pPr>
            <w:r>
              <w:t>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</w:t>
            </w:r>
            <w:r w:rsidR="009D0A4E" w:rsidRPr="00391532">
              <w:rPr>
                <w:szCs w:val="24"/>
              </w:rPr>
              <w:t>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  <w:r w:rsidR="009D0A4E" w:rsidRPr="00391532">
              <w:rPr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865001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</w:t>
            </w:r>
            <w:r w:rsidR="009D0A4E" w:rsidRPr="00391532">
              <w:rPr>
                <w:szCs w:val="24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</w:t>
            </w:r>
            <w:r w:rsidR="009D0A4E" w:rsidRPr="00391532">
              <w:rPr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4D4A0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4D4A09">
              <w:rPr>
                <w:szCs w:val="24"/>
              </w:rPr>
              <w:t>,</w:t>
            </w:r>
            <w:r w:rsidR="009D0A4E" w:rsidRPr="00391532">
              <w:rPr>
                <w:szCs w:val="24"/>
              </w:rPr>
              <w:t>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Резервные фонды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7D6A7F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 «</w:t>
            </w:r>
            <w:r w:rsidR="007D6A7F">
              <w:rPr>
                <w:color w:val="000000"/>
                <w:szCs w:val="24"/>
              </w:rPr>
              <w:t>Участие в предупреждении и ликвидации последствий чрезвычайных ситуаций в границах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="00A36EB9" w:rsidRPr="00391532">
              <w:rPr>
                <w:color w:val="000000"/>
                <w:szCs w:val="24"/>
              </w:rPr>
              <w:t>Комаровско</w:t>
            </w:r>
            <w:r w:rsidR="007D6A7F">
              <w:rPr>
                <w:color w:val="000000"/>
                <w:szCs w:val="24"/>
              </w:rPr>
              <w:t>го</w:t>
            </w:r>
            <w:proofErr w:type="spellEnd"/>
            <w:r w:rsidR="007D6A7F"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 w:rsidR="00F76B6D">
              <w:rPr>
                <w:color w:val="000000"/>
                <w:szCs w:val="24"/>
              </w:rPr>
              <w:t xml:space="preserve"> Пензенской области </w:t>
            </w:r>
            <w:r w:rsidR="007D6A7F">
              <w:rPr>
                <w:color w:val="000000"/>
                <w:szCs w:val="24"/>
              </w:rPr>
              <w:t>и обеспечение первичных мер пожарной безопасности в границах населенных пунктов</w:t>
            </w:r>
            <w:r w:rsidR="007D6A7F"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="007D6A7F" w:rsidRPr="00391532">
              <w:rPr>
                <w:color w:val="000000"/>
                <w:szCs w:val="24"/>
              </w:rPr>
              <w:t>Комаровско</w:t>
            </w:r>
            <w:r w:rsidR="007D6A7F">
              <w:rPr>
                <w:color w:val="000000"/>
                <w:szCs w:val="24"/>
              </w:rPr>
              <w:t>го</w:t>
            </w:r>
            <w:proofErr w:type="spellEnd"/>
            <w:r w:rsidR="007D6A7F">
              <w:rPr>
                <w:color w:val="000000"/>
                <w:szCs w:val="24"/>
              </w:rPr>
              <w:t xml:space="preserve"> сельсовета</w:t>
            </w:r>
            <w:r w:rsidR="007D6A7F" w:rsidRPr="00391532">
              <w:rPr>
                <w:color w:val="000000"/>
                <w:szCs w:val="24"/>
              </w:rPr>
              <w:t xml:space="preserve"> Кузнецкого района</w:t>
            </w:r>
            <w:r w:rsidR="007D6A7F">
              <w:rPr>
                <w:color w:val="000000"/>
                <w:szCs w:val="24"/>
              </w:rPr>
              <w:t xml:space="preserve"> Пензенской области </w:t>
            </w:r>
            <w:r w:rsidR="00424CA8">
              <w:rPr>
                <w:color w:val="000000"/>
                <w:szCs w:val="24"/>
              </w:rPr>
              <w:t>на 2015-2024</w:t>
            </w:r>
            <w:r w:rsidRPr="00391532">
              <w:rPr>
                <w:color w:val="000000"/>
                <w:szCs w:val="24"/>
              </w:rPr>
              <w:t xml:space="preserve"> годы</w:t>
            </w:r>
            <w:r w:rsidR="00ED3614" w:rsidRPr="00391532">
              <w:rPr>
                <w:color w:val="000000"/>
                <w:szCs w:val="24"/>
              </w:rPr>
              <w:t>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Резервный фонд Администрации </w:t>
            </w:r>
            <w:proofErr w:type="spellStart"/>
            <w:r w:rsidR="008B0CA7"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Резервные средства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9D0A4E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21487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</w:t>
            </w:r>
            <w:r w:rsidR="00A36EB9" w:rsidRPr="00391532"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E16BD3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110</w:t>
            </w:r>
            <w:r w:rsidR="00A36EB9"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E40F6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4D4A09">
              <w:rPr>
                <w:bCs/>
                <w:szCs w:val="24"/>
              </w:rPr>
              <w:t>0</w:t>
            </w:r>
            <w:r w:rsidR="00A36EB9" w:rsidRPr="00391532">
              <w:rPr>
                <w:bCs/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«Управление муниципальным имуществом </w:t>
            </w:r>
            <w:proofErr w:type="spellStart"/>
            <w:r w:rsidR="008B0CA7"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color w:val="000000"/>
                <w:szCs w:val="24"/>
              </w:rPr>
              <w:t>5</w:t>
            </w:r>
            <w:r w:rsidRPr="00391532">
              <w:rPr>
                <w:color w:val="000000"/>
                <w:szCs w:val="24"/>
              </w:rPr>
              <w:t>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4D4A0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4D4A09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Содержание и обслуживание казны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4D4A09">
              <w:rPr>
                <w:szCs w:val="24"/>
              </w:rPr>
              <w:t>0,</w:t>
            </w:r>
            <w:r w:rsidR="009D0A4E" w:rsidRPr="00391532">
              <w:rPr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4D4A09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4D4A09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614BF3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614BF3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614BF3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614BF3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614BF3">
              <w:rPr>
                <w:szCs w:val="24"/>
              </w:rPr>
              <w:t>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614BF3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9D0A4E" w:rsidRPr="00391532" w:rsidTr="006872E4">
        <w:trPr>
          <w:trHeight w:val="666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536B19" w:rsidRPr="00391532" w:rsidRDefault="00536B19" w:rsidP="00D873E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536B19" w:rsidRPr="00391532" w:rsidTr="006872E4">
        <w:trPr>
          <w:trHeight w:val="25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19" w:rsidRPr="00391532" w:rsidRDefault="00536B19" w:rsidP="00D873E9">
            <w:pPr>
              <w:rPr>
                <w:szCs w:val="24"/>
              </w:rPr>
            </w:pPr>
            <w:r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Pr="00391532" w:rsidRDefault="00536B19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9D0A4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536B19" w:rsidRPr="00391532" w:rsidTr="006872E4">
        <w:trPr>
          <w:trHeight w:val="24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19" w:rsidRPr="00391532" w:rsidRDefault="00536B19" w:rsidP="00163CAA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Pr="00391532" w:rsidRDefault="00536B19" w:rsidP="00163CAA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536B19" w:rsidRPr="00391532" w:rsidTr="006872E4">
        <w:trPr>
          <w:trHeight w:val="25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19" w:rsidRPr="00391532" w:rsidRDefault="00536B19" w:rsidP="00163CAA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Pr="00391532" w:rsidRDefault="00536B19" w:rsidP="00163CAA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536B19" w:rsidRPr="00391532" w:rsidTr="006872E4">
        <w:trPr>
          <w:trHeight w:val="18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19" w:rsidRDefault="00536B19" w:rsidP="00163CAA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536B19" w:rsidRPr="00391532" w:rsidRDefault="00536B19" w:rsidP="00163CAA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19" w:rsidRPr="00391532" w:rsidRDefault="00536B19" w:rsidP="00163C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Pr="00391532" w:rsidRDefault="00536B19" w:rsidP="00163CAA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6B19" w:rsidRDefault="00536B19" w:rsidP="00163CA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0514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="008B0CA7"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color w:val="000000"/>
                <w:szCs w:val="24"/>
              </w:rPr>
              <w:t>5</w:t>
            </w:r>
            <w:r w:rsidRPr="00391532">
              <w:rPr>
                <w:color w:val="000000"/>
                <w:szCs w:val="24"/>
              </w:rPr>
              <w:t>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Субвенции на осуществление первичного воинского учета на </w:t>
            </w:r>
            <w:r w:rsidRPr="00391532">
              <w:rPr>
                <w:szCs w:val="24"/>
              </w:rPr>
              <w:lastRenderedPageBreak/>
              <w:t xml:space="preserve">территориях, где отсутствуют военные комиссариаты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69,969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70,737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73,425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21,363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22,175</w:t>
            </w:r>
          </w:p>
        </w:tc>
      </w:tr>
      <w:tr w:rsidR="009D0A4E" w:rsidRPr="00391532" w:rsidTr="006872E4">
        <w:trPr>
          <w:trHeight w:val="504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Национальная безопасность и правоохранительная деятельность</w:t>
            </w:r>
          </w:p>
          <w:p w:rsidR="006872E4" w:rsidRPr="00391532" w:rsidRDefault="006872E4" w:rsidP="00D873E9">
            <w:pPr>
              <w:rPr>
                <w:bCs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581EB1">
            <w:pPr>
              <w:jc w:val="center"/>
              <w:rPr>
                <w:szCs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9D0A4E">
            <w:pPr>
              <w:jc w:val="center"/>
              <w:rPr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9D0A4E">
            <w:pPr>
              <w:jc w:val="center"/>
              <w:rPr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9D0A4E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CD4580" w:rsidP="009D0A4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170,300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E16BD3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</w:t>
            </w:r>
            <w:r w:rsidR="00A36EB9"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E40F6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</w:t>
            </w:r>
            <w:r w:rsidR="00A36EB9" w:rsidRPr="00391532">
              <w:rPr>
                <w:bCs/>
                <w:szCs w:val="24"/>
              </w:rPr>
              <w:t>,000</w:t>
            </w:r>
          </w:p>
        </w:tc>
      </w:tr>
      <w:tr w:rsidR="006872E4" w:rsidRPr="00391532" w:rsidTr="006872E4">
        <w:trPr>
          <w:trHeight w:val="312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D873E9">
            <w:pPr>
              <w:rPr>
                <w:bCs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 «</w:t>
            </w:r>
            <w:r>
              <w:rPr>
                <w:color w:val="000000"/>
                <w:szCs w:val="24"/>
              </w:rPr>
              <w:t>Участие в предупреждении и ликвидации последствий чрезвычайных ситуаций в границах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и обеспечение первичных мер пожарной безопасности в границах населенных пунктов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167,500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115,000</w:t>
            </w:r>
          </w:p>
        </w:tc>
      </w:tr>
      <w:tr w:rsidR="006872E4" w:rsidRPr="00391532" w:rsidTr="006872E4">
        <w:trPr>
          <w:trHeight w:val="204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Расходы на мероприятия по предупреждению и ликвидации последствий чрезвычайных ситуаций в границах поселений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E40F6C">
            <w:pPr>
              <w:jc w:val="right"/>
              <w:rPr>
                <w:bCs/>
                <w:szCs w:val="24"/>
              </w:rPr>
            </w:pPr>
          </w:p>
        </w:tc>
      </w:tr>
      <w:tr w:rsidR="006872E4" w:rsidRPr="00391532" w:rsidTr="006872E4">
        <w:trPr>
          <w:trHeight w:val="192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E40F6C">
            <w:pPr>
              <w:jc w:val="right"/>
              <w:rPr>
                <w:bCs/>
                <w:szCs w:val="24"/>
              </w:rPr>
            </w:pPr>
          </w:p>
        </w:tc>
      </w:tr>
      <w:tr w:rsidR="006872E4" w:rsidRPr="00391532" w:rsidTr="006872E4">
        <w:trPr>
          <w:trHeight w:val="108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E40F6C">
            <w:pPr>
              <w:jc w:val="right"/>
              <w:rPr>
                <w:bCs/>
                <w:szCs w:val="24"/>
              </w:rPr>
            </w:pPr>
          </w:p>
        </w:tc>
      </w:tr>
      <w:tr w:rsidR="006872E4" w:rsidRPr="00391532" w:rsidTr="006872E4">
        <w:trPr>
          <w:trHeight w:val="156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</w:t>
            </w:r>
          </w:p>
        </w:tc>
        <w:tc>
          <w:tcPr>
            <w:tcW w:w="11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E40F6C">
            <w:pPr>
              <w:jc w:val="right"/>
              <w:rPr>
                <w:bCs/>
                <w:szCs w:val="24"/>
              </w:rPr>
            </w:pP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0872B9" w:rsidP="0021487C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6C497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</w:t>
            </w:r>
            <w:r w:rsidR="00614BF3">
              <w:rPr>
                <w:bCs/>
                <w:szCs w:val="24"/>
              </w:rPr>
              <w:t>,0</w:t>
            </w:r>
            <w:r w:rsidR="009D0A4E"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536B19" w:rsidP="006C497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</w:t>
            </w:r>
            <w:r w:rsidR="00614BF3">
              <w:rPr>
                <w:bCs/>
                <w:szCs w:val="24"/>
              </w:rPr>
              <w:t>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Расходы на мероприятия по обеспечению первичных мер пожарной безопасности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6872E4">
        <w:trPr>
          <w:trHeight w:val="564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2B9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21487C" w:rsidP="00D873E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</w:t>
            </w:r>
            <w:r w:rsidR="00536B19">
              <w:rPr>
                <w:bCs/>
                <w:szCs w:val="24"/>
              </w:rPr>
              <w:t>,8</w:t>
            </w:r>
            <w:r w:rsidR="009D0A4E" w:rsidRPr="00391532">
              <w:rPr>
                <w:bCs/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4E" w:rsidRPr="00391532" w:rsidRDefault="00614BF3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4E" w:rsidRPr="00391532" w:rsidRDefault="00614BF3" w:rsidP="00581EB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7D6A7F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«Профилактика правонарушений</w:t>
            </w:r>
            <w:proofErr w:type="gramStart"/>
            <w:r w:rsidRPr="00391532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,</w:t>
            </w:r>
            <w:proofErr w:type="gramEnd"/>
            <w:r>
              <w:rPr>
                <w:color w:val="000000"/>
                <w:szCs w:val="24"/>
              </w:rPr>
              <w:t xml:space="preserve"> терроризма, экстремизма, межнациональных (межэтнических) конфликтов </w:t>
            </w:r>
            <w:r w:rsidRPr="00391532">
              <w:rPr>
                <w:color w:val="000000"/>
                <w:szCs w:val="24"/>
              </w:rPr>
              <w:t xml:space="preserve">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  <w:r w:rsidR="00614BF3" w:rsidRPr="00391532">
              <w:rPr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Подпрограмма «Профилактика экстремизма и терроризма 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  <w:r w:rsidR="00614BF3" w:rsidRPr="00391532">
              <w:rPr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9D0A4E" w:rsidRPr="00391532">
              <w:rPr>
                <w:szCs w:val="24"/>
              </w:rPr>
              <w:t>00</w:t>
            </w:r>
          </w:p>
        </w:tc>
      </w:tr>
      <w:tr w:rsidR="00032187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187" w:rsidRPr="00391532" w:rsidRDefault="00032187" w:rsidP="007D6A7F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на пропагандистские мероприятия в сфере профилактики </w:t>
            </w:r>
            <w:r w:rsidR="007D6A7F">
              <w:rPr>
                <w:color w:val="000000"/>
                <w:szCs w:val="24"/>
              </w:rPr>
              <w:t>правонарушений, терроризма,</w:t>
            </w:r>
            <w:r w:rsidRPr="00391532">
              <w:rPr>
                <w:color w:val="000000"/>
                <w:szCs w:val="24"/>
              </w:rPr>
              <w:t xml:space="preserve"> </w:t>
            </w:r>
            <w:r w:rsidR="007D6A7F">
              <w:rPr>
                <w:color w:val="000000"/>
                <w:szCs w:val="24"/>
              </w:rPr>
              <w:t xml:space="preserve">экстремизма, межнациональных (межэтнических) конфликтов </w:t>
            </w:r>
            <w:r w:rsidR="007D6A7F" w:rsidRPr="00391532">
              <w:rPr>
                <w:color w:val="000000"/>
                <w:szCs w:val="24"/>
              </w:rPr>
              <w:t xml:space="preserve">в </w:t>
            </w:r>
            <w:proofErr w:type="spellStart"/>
            <w:r w:rsidR="007D6A7F"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="007D6A7F"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="007D6A7F" w:rsidRPr="00391532">
              <w:rPr>
                <w:color w:val="000000"/>
                <w:szCs w:val="24"/>
              </w:rPr>
              <w:t xml:space="preserve"> годы</w:t>
            </w:r>
            <w:r w:rsidR="007D6A7F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2D699F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032187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187" w:rsidRPr="00391532" w:rsidRDefault="00032187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Закупка товаров, работ и услуг для государственных </w:t>
            </w:r>
            <w:r w:rsidRPr="00391532">
              <w:rPr>
                <w:color w:val="000000"/>
                <w:szCs w:val="24"/>
              </w:rPr>
              <w:lastRenderedPageBreak/>
              <w:t>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032187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032187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2187" w:rsidRPr="00391532" w:rsidRDefault="00032187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032187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187" w:rsidRPr="00391532" w:rsidRDefault="00F83EB6" w:rsidP="00032187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7BA5" w:rsidP="00F83EB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1196,350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1392,139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1322,267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1008</w:t>
            </w:r>
            <w:r w:rsidR="002D699F" w:rsidRPr="00391532"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1307,267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ED3614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«Обеспечение коммунальными услугами населения  </w:t>
            </w:r>
            <w:proofErr w:type="spellStart"/>
            <w:r w:rsidR="008B0CA7"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szCs w:val="24"/>
              </w:rPr>
              <w:t>5</w:t>
            </w:r>
            <w:r w:rsidRPr="00391532">
              <w:rPr>
                <w:szCs w:val="24"/>
              </w:rPr>
              <w:t>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1008,000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1307,267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ED3614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Подпрограмма «Благоустройство населенных пунктов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1008</w:t>
            </w:r>
            <w:r w:rsidR="00614BF3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1307,267</w:t>
            </w:r>
          </w:p>
        </w:tc>
      </w:tr>
      <w:tr w:rsidR="009D0A4E" w:rsidRPr="00391532" w:rsidTr="006872E4">
        <w:trPr>
          <w:trHeight w:val="269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62</w:t>
            </w:r>
            <w:r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70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="002D699F" w:rsidRPr="00391532">
              <w:rPr>
                <w:szCs w:val="24"/>
              </w:rPr>
              <w:t>,000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</w:t>
            </w:r>
            <w:r w:rsidR="00614BF3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70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="00614BF3" w:rsidRPr="00391532">
              <w:rPr>
                <w:szCs w:val="24"/>
              </w:rPr>
              <w:t>,000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  <w:r w:rsidRPr="00391532">
              <w:rPr>
                <w:color w:val="000000"/>
                <w:szCs w:val="24"/>
              </w:rPr>
              <w:br w:type="page"/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</w:t>
            </w:r>
            <w:r w:rsidR="00614BF3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70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="00614BF3" w:rsidRPr="00391532">
              <w:rPr>
                <w:szCs w:val="24"/>
              </w:rPr>
              <w:t>,000</w:t>
            </w:r>
          </w:p>
        </w:tc>
      </w:tr>
      <w:tr w:rsidR="00614BF3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62</w:t>
            </w:r>
            <w:r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614BF3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F83EB6">
              <w:rPr>
                <w:szCs w:val="24"/>
              </w:rPr>
              <w:t>70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F83EB6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="00614BF3" w:rsidRPr="00391532">
              <w:rPr>
                <w:szCs w:val="24"/>
              </w:rPr>
              <w:t>,000</w:t>
            </w:r>
          </w:p>
        </w:tc>
      </w:tr>
      <w:tr w:rsidR="00614BF3" w:rsidRPr="00391532" w:rsidTr="006872E4">
        <w:trPr>
          <w:trHeight w:val="552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1FB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4BF3" w:rsidRPr="00391532" w:rsidRDefault="00614BF3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BF3" w:rsidRPr="00391532" w:rsidRDefault="00614BF3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7171FB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7171FB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614BF3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BF3" w:rsidRPr="00391532" w:rsidRDefault="007171FB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F83EB6">
              <w:rPr>
                <w:szCs w:val="24"/>
              </w:rPr>
              <w:t>0</w:t>
            </w:r>
            <w:r w:rsidR="00614BF3" w:rsidRPr="00391532">
              <w:rPr>
                <w:szCs w:val="24"/>
              </w:rPr>
              <w:t>,000</w:t>
            </w:r>
          </w:p>
        </w:tc>
      </w:tr>
      <w:tr w:rsidR="007171FB" w:rsidRPr="00391532" w:rsidTr="006872E4">
        <w:trPr>
          <w:trHeight w:val="264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391532" w:rsidRDefault="007171FB" w:rsidP="007171FB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rPr>
                <w:szCs w:val="24"/>
              </w:rPr>
            </w:pPr>
            <w:r w:rsidRPr="00391532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612,000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640,000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</w:t>
            </w:r>
            <w:r w:rsidR="00614BF3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</w:t>
            </w:r>
            <w:r w:rsidR="00750144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</w:t>
            </w:r>
            <w:r w:rsidR="00750144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</w:t>
            </w:r>
            <w:r w:rsidR="00750144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750144" w:rsidRPr="00391532" w:rsidTr="006872E4">
        <w:trPr>
          <w:trHeight w:val="711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750144" w:rsidRPr="00391532" w:rsidRDefault="00750144" w:rsidP="00D873E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</w:t>
            </w:r>
            <w:r w:rsidR="00750144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F83EB6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9D0A4E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7BA5" w:rsidP="00F83EB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188,350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  <w:r w:rsidR="009D0A4E"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750144" w:rsidP="00F83EB6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F83EB6">
              <w:rPr>
                <w:bCs/>
                <w:szCs w:val="24"/>
              </w:rPr>
              <w:t>5</w:t>
            </w:r>
            <w:r w:rsidR="009D0A4E" w:rsidRPr="00391532">
              <w:rPr>
                <w:bCs/>
                <w:szCs w:val="24"/>
              </w:rPr>
              <w:t>,000</w:t>
            </w:r>
          </w:p>
        </w:tc>
      </w:tr>
      <w:tr w:rsidR="009D0A4E" w:rsidRPr="00391532" w:rsidTr="006872E4">
        <w:trPr>
          <w:trHeight w:val="81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9D0A4E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«Управление муниципальным имуществом </w:t>
            </w:r>
            <w:proofErr w:type="spellStart"/>
            <w:r w:rsidR="008B0CA7"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color w:val="000000"/>
                <w:szCs w:val="24"/>
              </w:rPr>
              <w:t>5</w:t>
            </w:r>
            <w:r w:rsidRPr="00391532">
              <w:rPr>
                <w:color w:val="000000"/>
                <w:szCs w:val="24"/>
              </w:rPr>
              <w:t>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0A4E" w:rsidRPr="00391532" w:rsidRDefault="009D0A4E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9D0A4E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57BA5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A4E" w:rsidRPr="00391532" w:rsidRDefault="00F83EB6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9D0A4E"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79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4" w:rsidRPr="00391532" w:rsidRDefault="00750144" w:rsidP="00ED361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F57BA5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F83EB6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750144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312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4" w:rsidRPr="00391532" w:rsidRDefault="00750144" w:rsidP="005523C1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F57BA5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2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4" w:rsidRPr="00391532" w:rsidRDefault="00750144" w:rsidP="005523C1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F57BA5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37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144" w:rsidRPr="00391532" w:rsidRDefault="00750144" w:rsidP="005523C1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750144" w:rsidRPr="00391532" w:rsidRDefault="00750144" w:rsidP="005523C1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144" w:rsidRPr="00391532" w:rsidRDefault="00750144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F57BA5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Default="00750144" w:rsidP="00F83EB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83EB6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</w:tr>
      <w:tr w:rsidR="004C44ED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4ED" w:rsidRPr="00391532" w:rsidRDefault="004C44ED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обеспечение внесения сведений о границах муниципального образования, границах населенных пунктов, границах территориальных зон в государственный кадастр недвижимости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AC19AF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4C44ED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4C44ED">
            <w:pPr>
              <w:jc w:val="right"/>
            </w:pPr>
            <w:r>
              <w:rPr>
                <w:szCs w:val="24"/>
              </w:rPr>
              <w:t>5</w:t>
            </w:r>
            <w:r w:rsidR="004C44ED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4C44ED">
            <w:pPr>
              <w:jc w:val="right"/>
            </w:pPr>
            <w:r>
              <w:rPr>
                <w:szCs w:val="24"/>
              </w:rPr>
              <w:t>5</w:t>
            </w:r>
            <w:r w:rsidR="004C44ED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4C44ED">
            <w:pPr>
              <w:jc w:val="right"/>
            </w:pPr>
            <w:r>
              <w:rPr>
                <w:szCs w:val="24"/>
              </w:rPr>
              <w:t>5</w:t>
            </w:r>
            <w:r w:rsidR="004C44ED"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A85F3D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A85F3D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A85F3D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Прочая закупка товаров, работ и услуг для обеспечения </w:t>
            </w:r>
            <w:r w:rsidRPr="00391532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4C44ED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4ED" w:rsidRPr="00391532" w:rsidRDefault="004C44ED" w:rsidP="00ED3614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="008B0CA7"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</w:t>
            </w:r>
            <w:r w:rsidR="00ED3614" w:rsidRPr="00391532">
              <w:rPr>
                <w:szCs w:val="24"/>
              </w:rPr>
              <w:t>5</w:t>
            </w:r>
            <w:r w:rsidRPr="00391532">
              <w:rPr>
                <w:szCs w:val="24"/>
              </w:rPr>
              <w:t>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4C44ED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="004C44ED"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4C44ED"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750144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4C44ED"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391532">
              <w:rPr>
                <w:color w:val="000000"/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391532">
              <w:rPr>
                <w:color w:val="000000"/>
                <w:szCs w:val="24"/>
              </w:rPr>
              <w:t xml:space="preserve"> в сфере градостроительства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750144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144" w:rsidRPr="00391532" w:rsidRDefault="00750144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144" w:rsidRPr="00391532" w:rsidRDefault="00750144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144" w:rsidRPr="00391532" w:rsidRDefault="00750144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4C44ED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4ED" w:rsidRPr="00391532" w:rsidRDefault="004C44E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4C44E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CD4580" w:rsidP="00D873E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521,514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F83EB6" w:rsidP="00ED361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F83EB6" w:rsidP="00ED361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300,000</w:t>
            </w:r>
          </w:p>
        </w:tc>
      </w:tr>
      <w:tr w:rsidR="004C44ED" w:rsidRPr="00391532" w:rsidTr="006872E4">
        <w:trPr>
          <w:trHeight w:val="285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1C94" w:rsidRPr="00391532" w:rsidRDefault="004C44E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44ED" w:rsidRPr="00391532" w:rsidRDefault="004C44E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4C44E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4ED" w:rsidRPr="00391532" w:rsidRDefault="00CD4580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F83EB6" w:rsidP="00ED361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4ED" w:rsidRPr="00391532" w:rsidRDefault="00F83EB6" w:rsidP="00ED361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6872E4">
        <w:trPr>
          <w:trHeight w:val="25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D873E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Муниципальная программа «Обеспечение коммунальными услугами населения </w:t>
            </w:r>
            <w:proofErr w:type="spellStart"/>
            <w:r>
              <w:rPr>
                <w:bCs/>
                <w:szCs w:val="24"/>
              </w:rPr>
              <w:t>Комаровского</w:t>
            </w:r>
            <w:proofErr w:type="spellEnd"/>
            <w:r>
              <w:rPr>
                <w:bCs/>
                <w:szCs w:val="24"/>
              </w:rPr>
              <w:t xml:space="preserve"> сельсовета кузнецкого района Пензенской области на 2015-2024годы»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D873E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D873E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BE78DB" w:rsidP="00CD4580">
            <w:pPr>
              <w:jc w:val="right"/>
            </w:pPr>
            <w:r>
              <w:rPr>
                <w:bCs/>
                <w:szCs w:val="24"/>
              </w:rPr>
              <w:t>302</w:t>
            </w:r>
            <w:r w:rsidR="00CD4580"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D154A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Подпрограмма «Строительство, капитальный ремонт и содержание инженерной инфраструктуры 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3B37C7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6872E4">
        <w:trPr>
          <w:trHeight w:val="507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  <w:lang w:val="en-US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BE78DB" w:rsidP="00CD4580">
            <w:pPr>
              <w:jc w:val="right"/>
            </w:pPr>
            <w:r>
              <w:rPr>
                <w:bCs/>
                <w:szCs w:val="24"/>
              </w:rPr>
              <w:t>302</w:t>
            </w:r>
            <w:r w:rsidR="00CD4580"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486719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486719">
            <w:pPr>
              <w:jc w:val="right"/>
            </w:pPr>
            <w:r>
              <w:t>120,000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BE78DB" w:rsidP="00CD4580">
            <w:pPr>
              <w:jc w:val="right"/>
            </w:pPr>
            <w:r>
              <w:rPr>
                <w:bCs/>
                <w:szCs w:val="24"/>
              </w:rPr>
              <w:t>302</w:t>
            </w:r>
            <w:r w:rsidR="00CD4580"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BE78DB" w:rsidP="00CD4580">
            <w:pPr>
              <w:jc w:val="right"/>
            </w:pPr>
            <w:r>
              <w:rPr>
                <w:bCs/>
                <w:szCs w:val="24"/>
              </w:rPr>
              <w:t>302</w:t>
            </w:r>
            <w:r w:rsidR="00CD4580"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</w:tr>
      <w:tr w:rsidR="00CD4580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BE78DB" w:rsidP="00CD4580">
            <w:pPr>
              <w:jc w:val="right"/>
            </w:pPr>
            <w:r>
              <w:rPr>
                <w:bCs/>
                <w:szCs w:val="24"/>
              </w:rPr>
              <w:t>302</w:t>
            </w:r>
            <w:r w:rsidR="00CD4580" w:rsidRPr="003B37C7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120,000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BE78DB">
              <w:rPr>
                <w:bCs/>
                <w:szCs w:val="24"/>
              </w:rPr>
              <w:t>19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A85F3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</w:t>
            </w:r>
            <w:r w:rsidR="005D6ECF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A85F3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«Обеспечение коммунальными услугами населения 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</w:t>
            </w:r>
            <w:r w:rsidR="00424CA8"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</w:t>
            </w:r>
            <w:r w:rsidR="005D6ECF"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ED361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Подпрограмма «Благоустройство населенных пунктов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</w:t>
            </w:r>
            <w:r w:rsidR="00424CA8"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</w:t>
            </w:r>
            <w:r w:rsidR="005D6ECF"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5D6ECF" w:rsidRPr="00391532" w:rsidTr="006872E4">
        <w:trPr>
          <w:trHeight w:val="36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</w:t>
            </w:r>
            <w:r w:rsidR="005D6ECF"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2D0C6A" w:rsidRPr="00391532" w:rsidTr="006872E4">
        <w:trPr>
          <w:trHeight w:val="31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6A" w:rsidRPr="00391532" w:rsidRDefault="002D0C6A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ритуальных услуг и содержанию мест захоронений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2D0C6A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D4740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BC726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BC726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</w:tr>
      <w:tr w:rsidR="005D6ECF" w:rsidRPr="00391532" w:rsidTr="006872E4">
        <w:trPr>
          <w:trHeight w:val="288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AC788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</w:tr>
      <w:tr w:rsidR="005D6ECF" w:rsidRPr="00391532" w:rsidTr="006872E4">
        <w:trPr>
          <w:trHeight w:val="267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</w:tr>
      <w:tr w:rsidR="002D0C6A" w:rsidRPr="00391532" w:rsidTr="006872E4">
        <w:trPr>
          <w:trHeight w:val="27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6A" w:rsidRPr="00391532" w:rsidRDefault="002D0C6A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0C6A" w:rsidRPr="00391532" w:rsidRDefault="002D0C6A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2D0C6A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AC78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AC788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A" w:rsidRPr="00391532" w:rsidRDefault="00163CAA" w:rsidP="00AC788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D6ECF">
              <w:rPr>
                <w:szCs w:val="24"/>
              </w:rPr>
              <w:t>0,000</w:t>
            </w:r>
          </w:p>
        </w:tc>
      </w:tr>
      <w:tr w:rsidR="00BC726D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26D" w:rsidRPr="00391532" w:rsidRDefault="00BC726D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26D" w:rsidRPr="00391532" w:rsidRDefault="00BC726D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26D" w:rsidRPr="00391532" w:rsidRDefault="00BC726D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26D" w:rsidRPr="00391532" w:rsidRDefault="00BE78DB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26D" w:rsidRPr="00391532" w:rsidRDefault="005D6ECF" w:rsidP="00BC726D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726D" w:rsidRPr="00391532" w:rsidRDefault="005D6ECF" w:rsidP="00BC726D">
            <w:pPr>
              <w:jc w:val="right"/>
            </w:pPr>
            <w:r>
              <w:t>10,000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E78DB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E78DB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E78DB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5523C1">
            <w:pPr>
              <w:jc w:val="right"/>
            </w:pPr>
            <w:r>
              <w:t>10,000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D873E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A85F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163CAA" w:rsidP="00A85F3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Закупка товаров, работ и услуг для государственных </w:t>
            </w:r>
            <w:r w:rsidRPr="00391532">
              <w:rPr>
                <w:color w:val="000000"/>
                <w:szCs w:val="24"/>
              </w:rPr>
              <w:lastRenderedPageBreak/>
              <w:t>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="005D6ECF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5D6ECF" w:rsidRPr="00391532" w:rsidTr="006872E4">
        <w:trPr>
          <w:trHeight w:val="609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3CAA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5D6ECF"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163CAA" w:rsidRPr="00391532" w:rsidTr="006872E4">
        <w:trPr>
          <w:trHeight w:val="297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CAA" w:rsidRPr="00391532" w:rsidRDefault="00163CAA" w:rsidP="00D873E9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«Комплексное развитие сельских территорий поселений Кузнецкого района Пензенской области на 2020-2025годы»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Pr="00391532" w:rsidRDefault="00163CAA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0B62A6" w:rsidRPr="00391532" w:rsidTr="006872E4">
        <w:trPr>
          <w:trHeight w:val="336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Default="000B62A6" w:rsidP="00D873E9">
            <w:pPr>
              <w:rPr>
                <w:szCs w:val="24"/>
              </w:rPr>
            </w:pPr>
            <w:r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0B62A6" w:rsidRPr="00391532" w:rsidTr="006872E4">
        <w:trPr>
          <w:trHeight w:val="24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Default="000B62A6" w:rsidP="00D873E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«Благоустройство и  развитие инженерной инфраструктуры на сельских территориях»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163CAA" w:rsidRPr="00391532" w:rsidTr="006872E4">
        <w:trPr>
          <w:trHeight w:val="28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CAA" w:rsidRDefault="00163CAA" w:rsidP="00D873E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3CAA" w:rsidRPr="00391532" w:rsidRDefault="00163CAA" w:rsidP="00D873E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Pr="00391532" w:rsidRDefault="00163CAA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3CAA" w:rsidRDefault="00163CAA" w:rsidP="005523C1">
            <w:pPr>
              <w:jc w:val="right"/>
              <w:rPr>
                <w:szCs w:val="24"/>
              </w:rPr>
            </w:pPr>
          </w:p>
        </w:tc>
      </w:tr>
      <w:tr w:rsidR="000B62A6" w:rsidRPr="00391532" w:rsidTr="006872E4">
        <w:trPr>
          <w:trHeight w:val="273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Default="000B62A6" w:rsidP="00D873E9">
            <w:pPr>
              <w:rPr>
                <w:szCs w:val="24"/>
              </w:rPr>
            </w:pPr>
            <w:r>
              <w:rPr>
                <w:szCs w:val="24"/>
              </w:rPr>
              <w:t>Расходы на благоустройство сельских территорий (за счет средств федерального и областного бюджета)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D873E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0B62A6" w:rsidRDefault="000B62A6" w:rsidP="00D873E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0B62A6" w:rsidRDefault="000B62A6" w:rsidP="00D873E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0B62A6" w:rsidRPr="00391532" w:rsidTr="006872E4">
        <w:trPr>
          <w:trHeight w:val="25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Pr="00391532" w:rsidRDefault="000B62A6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FE7DD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0B62A6" w:rsidRPr="00391532" w:rsidTr="006872E4">
        <w:trPr>
          <w:trHeight w:val="58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Pr="00391532" w:rsidRDefault="000B62A6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FE7DD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0B62A6" w:rsidRPr="00391532" w:rsidTr="006872E4">
        <w:trPr>
          <w:trHeight w:val="228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2A6" w:rsidRPr="00391532" w:rsidRDefault="000B62A6" w:rsidP="00FE7DD9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товаров, работ, услуг в целях капитального ремонта государственного (муниципального) </w:t>
            </w:r>
            <w:proofErr w:type="spellStart"/>
            <w:r>
              <w:rPr>
                <w:szCs w:val="24"/>
              </w:rPr>
              <w:t>имушества</w:t>
            </w:r>
            <w:proofErr w:type="spellEnd"/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391532" w:rsidRDefault="000B62A6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62A6" w:rsidRPr="000B62A6" w:rsidRDefault="000B62A6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Pr="00391532" w:rsidRDefault="000B62A6" w:rsidP="00FE7DD9">
            <w:pPr>
              <w:rPr>
                <w:szCs w:val="24"/>
              </w:rPr>
            </w:pPr>
            <w:r>
              <w:rPr>
                <w:szCs w:val="24"/>
              </w:rPr>
              <w:t>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62A6" w:rsidRDefault="000B62A6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719" w:rsidRPr="00391532" w:rsidRDefault="00486719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Культура и кинематография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CD4580" w:rsidP="00A85F3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275,000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Культура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0B62A6" w:rsidP="005523C1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0B62A6" w:rsidP="005523C1">
            <w:pPr>
              <w:jc w:val="right"/>
            </w:pPr>
            <w:r>
              <w:t>275,000</w:t>
            </w:r>
          </w:p>
        </w:tc>
      </w:tr>
      <w:tr w:rsidR="005D6ECF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ECF" w:rsidRPr="00391532" w:rsidRDefault="005D6ECF" w:rsidP="00A85F3D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proofErr w:type="spellStart"/>
            <w:r w:rsidRPr="00391532">
              <w:rPr>
                <w:szCs w:val="24"/>
              </w:rPr>
              <w:t>Комаровском</w:t>
            </w:r>
            <w:proofErr w:type="spellEnd"/>
            <w:r w:rsidRPr="00391532">
              <w:rPr>
                <w:szCs w:val="24"/>
              </w:rPr>
              <w:t xml:space="preserve"> сельсовете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ECF" w:rsidRPr="00391532" w:rsidRDefault="005D6ECF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ECF" w:rsidRPr="00391532" w:rsidRDefault="005D6ECF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CD4580" w:rsidP="005523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0B62A6" w:rsidP="005523C1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0B62A6" w:rsidP="005523C1">
            <w:pPr>
              <w:jc w:val="right"/>
            </w:pPr>
            <w:r>
              <w:t>275,000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9" w:rsidRPr="00391532" w:rsidRDefault="00AC788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Иные межбюджетные трансферты на исполнение части </w:t>
            </w:r>
            <w:r w:rsidRPr="00391532">
              <w:rPr>
                <w:szCs w:val="24"/>
              </w:rPr>
              <w:lastRenderedPageBreak/>
              <w:t>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48671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9" w:rsidRPr="00391532" w:rsidRDefault="00AC7889" w:rsidP="00D873E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  <w:r w:rsidR="00AC7889" w:rsidRPr="00391532"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</w:t>
            </w:r>
            <w:r w:rsidR="00486719" w:rsidRPr="00391532">
              <w:rPr>
                <w:szCs w:val="24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</w:tr>
      <w:tr w:rsidR="00486719" w:rsidRPr="00391532" w:rsidTr="006872E4">
        <w:trPr>
          <w:trHeight w:val="20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719" w:rsidRPr="00391532" w:rsidRDefault="00AC788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Иные </w:t>
            </w: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719" w:rsidRPr="00391532" w:rsidRDefault="00486719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  <w:r w:rsidR="00AC7889" w:rsidRPr="00391532"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54</w:t>
            </w:r>
            <w:r w:rsidR="00486719" w:rsidRPr="00391532">
              <w:rPr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0,000</w:t>
            </w:r>
          </w:p>
        </w:tc>
      </w:tr>
      <w:tr w:rsidR="00486719" w:rsidRPr="00391532" w:rsidTr="006872E4">
        <w:trPr>
          <w:trHeight w:val="354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889" w:rsidRPr="00391532" w:rsidRDefault="00AC7889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719" w:rsidRPr="00391532" w:rsidRDefault="00AC788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719" w:rsidRPr="00391532" w:rsidRDefault="00AC7889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719" w:rsidRPr="00391532" w:rsidRDefault="00AC7889" w:rsidP="00A85F3D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486719" w:rsidP="00A85F3D">
            <w:pPr>
              <w:jc w:val="center"/>
              <w:rPr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CD4580" w:rsidP="00A85F3D">
            <w:pPr>
              <w:jc w:val="right"/>
            </w:pPr>
            <w:r>
              <w:t>268,610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265</w:t>
            </w:r>
            <w:r w:rsidR="005D6ECF"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6719" w:rsidRPr="00391532" w:rsidRDefault="000B62A6" w:rsidP="00A85F3D">
            <w:pPr>
              <w:jc w:val="right"/>
            </w:pPr>
            <w:r>
              <w:t>275</w:t>
            </w:r>
            <w:r w:rsidR="005D6ECF">
              <w:t>,000</w:t>
            </w:r>
          </w:p>
        </w:tc>
      </w:tr>
      <w:tr w:rsidR="00CD4580" w:rsidRPr="00391532" w:rsidTr="006872E4">
        <w:trPr>
          <w:trHeight w:val="228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AC788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CD4580">
            <w:pPr>
              <w:jc w:val="right"/>
            </w:pPr>
            <w:r w:rsidRPr="00C45C00">
              <w:t>268,610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275,000</w:t>
            </w:r>
          </w:p>
        </w:tc>
      </w:tr>
      <w:tr w:rsidR="00CD4580" w:rsidRPr="00391532" w:rsidTr="006872E4">
        <w:trPr>
          <w:trHeight w:val="28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CD4580">
            <w:pPr>
              <w:jc w:val="right"/>
            </w:pPr>
            <w:r w:rsidRPr="00C45C00">
              <w:t>268,610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5523C1">
            <w:pPr>
              <w:jc w:val="right"/>
            </w:pPr>
            <w:r>
              <w:t>275,000</w:t>
            </w:r>
          </w:p>
        </w:tc>
      </w:tr>
      <w:tr w:rsidR="00CD4580" w:rsidRPr="00391532" w:rsidTr="006872E4">
        <w:trPr>
          <w:trHeight w:val="588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391532" w:rsidRDefault="00CD4580" w:rsidP="00AC788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AC788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2E71C8" w:rsidP="00CD4580">
            <w:pPr>
              <w:jc w:val="right"/>
            </w:pPr>
            <w:r>
              <w:t>163,610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2E71C8" w:rsidP="005523C1">
            <w:pPr>
              <w:jc w:val="right"/>
            </w:pPr>
            <w:r>
              <w:t>160</w:t>
            </w:r>
            <w:r w:rsidR="00CD4580">
              <w:t>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2E71C8" w:rsidP="005523C1">
            <w:pPr>
              <w:jc w:val="right"/>
            </w:pPr>
            <w:r>
              <w:t>160</w:t>
            </w:r>
            <w:r w:rsidR="00CD4580">
              <w:t>,000</w:t>
            </w:r>
          </w:p>
        </w:tc>
      </w:tr>
      <w:tr w:rsidR="007171FB" w:rsidRPr="00391532" w:rsidTr="006872E4">
        <w:trPr>
          <w:trHeight w:val="504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391532" w:rsidRDefault="007171FB" w:rsidP="007171FB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Default="007171FB" w:rsidP="007171FB">
            <w:pPr>
              <w:jc w:val="right"/>
            </w:pPr>
            <w:r>
              <w:t>105,000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right"/>
            </w:pPr>
            <w:r>
              <w:t>105,000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1FB" w:rsidRPr="00391532" w:rsidRDefault="007171FB" w:rsidP="007171FB">
            <w:pPr>
              <w:jc w:val="right"/>
            </w:pPr>
            <w:r>
              <w:t>115,000</w:t>
            </w:r>
          </w:p>
        </w:tc>
      </w:tr>
      <w:tr w:rsidR="00D4740D" w:rsidRPr="00391532" w:rsidTr="006872E4">
        <w:trPr>
          <w:trHeight w:val="369"/>
        </w:trPr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740D" w:rsidRPr="00391532" w:rsidRDefault="00D4740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Социальная политика</w:t>
            </w:r>
          </w:p>
          <w:p w:rsidR="00655082" w:rsidRPr="00391532" w:rsidRDefault="00655082" w:rsidP="00D873E9">
            <w:pPr>
              <w:rPr>
                <w:bCs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40D" w:rsidRPr="00391532" w:rsidRDefault="00D4740D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40D" w:rsidRPr="00391532" w:rsidRDefault="00D4740D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40D" w:rsidRPr="00391532" w:rsidRDefault="00BC288D" w:rsidP="00D4740D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40D" w:rsidRPr="00391532" w:rsidRDefault="00BC288D" w:rsidP="00D4740D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740D" w:rsidRPr="00391532" w:rsidRDefault="00BC288D" w:rsidP="00D4740D">
            <w:pPr>
              <w:jc w:val="right"/>
            </w:pPr>
            <w:r>
              <w:t>40,000</w:t>
            </w:r>
          </w:p>
        </w:tc>
      </w:tr>
      <w:tr w:rsidR="005D6ECF" w:rsidRPr="00391532" w:rsidTr="006872E4">
        <w:trPr>
          <w:trHeight w:val="15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</w:tr>
      <w:tr w:rsidR="005D6ECF" w:rsidRPr="00391532" w:rsidTr="006872E4">
        <w:trPr>
          <w:trHeight w:val="22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  <w:r w:rsidRPr="00391532">
              <w:rPr>
                <w:szCs w:val="24"/>
              </w:rPr>
              <w:t xml:space="preserve"> годы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</w:tr>
      <w:tr w:rsidR="005D6ECF" w:rsidRPr="00391532" w:rsidTr="006872E4">
        <w:trPr>
          <w:trHeight w:val="48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Расходы на доплаты к пенсиям муниципальных служащих</w:t>
            </w:r>
          </w:p>
          <w:p w:rsidR="005D6ECF" w:rsidRPr="00391532" w:rsidRDefault="005D6ECF" w:rsidP="00D873E9">
            <w:pPr>
              <w:rPr>
                <w:bCs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D873E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</w:tr>
      <w:tr w:rsidR="005D6ECF" w:rsidRPr="00391532" w:rsidTr="006872E4">
        <w:trPr>
          <w:trHeight w:val="16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D873E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740BB3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</w:tr>
      <w:tr w:rsidR="005D6ECF" w:rsidRPr="00391532" w:rsidTr="006872E4">
        <w:trPr>
          <w:trHeight w:val="153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ECF" w:rsidRPr="00391532" w:rsidRDefault="005D6ECF" w:rsidP="00740BB3">
            <w:pPr>
              <w:rPr>
                <w:szCs w:val="24"/>
              </w:rPr>
            </w:pPr>
            <w:r w:rsidRPr="00391532">
              <w:rPr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ECF" w:rsidRPr="00391532" w:rsidRDefault="005D6ECF" w:rsidP="00740BB3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5D6ECF" w:rsidP="00740BB3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312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6ECF" w:rsidRPr="00391532" w:rsidRDefault="00BC288D" w:rsidP="005523C1">
            <w:pPr>
              <w:jc w:val="right"/>
            </w:pPr>
            <w:r>
              <w:t>40,000</w:t>
            </w:r>
          </w:p>
        </w:tc>
      </w:tr>
      <w:tr w:rsidR="00655082" w:rsidRPr="00391532" w:rsidTr="006872E4">
        <w:trPr>
          <w:trHeight w:val="237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082" w:rsidRPr="00391532" w:rsidRDefault="00CC4AE6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Физическая культура и спорт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082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082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5082" w:rsidRPr="00391532" w:rsidRDefault="00655082" w:rsidP="00D873E9">
            <w:pPr>
              <w:jc w:val="center"/>
              <w:rPr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5082" w:rsidRPr="00391532" w:rsidRDefault="00655082" w:rsidP="00D873E9">
            <w:pPr>
              <w:jc w:val="center"/>
              <w:rPr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55082" w:rsidRPr="00391532" w:rsidRDefault="00655082" w:rsidP="00D873E9">
            <w:pPr>
              <w:jc w:val="center"/>
              <w:rPr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082" w:rsidRPr="00391532" w:rsidRDefault="00655082" w:rsidP="00D873E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82" w:rsidRPr="00391532" w:rsidRDefault="00655082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82" w:rsidRPr="00391532" w:rsidRDefault="00CC4AE6" w:rsidP="00D4740D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82" w:rsidRPr="00391532" w:rsidRDefault="00CC4AE6" w:rsidP="00D4740D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82" w:rsidRPr="00391532" w:rsidRDefault="00CC4AE6" w:rsidP="00D4740D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285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24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программа «Развитие культуры туризма, </w:t>
            </w:r>
            <w:r w:rsidRPr="00391532">
              <w:rPr>
                <w:szCs w:val="24"/>
              </w:rPr>
              <w:lastRenderedPageBreak/>
              <w:t xml:space="preserve">физической культуры и массового спорта в </w:t>
            </w:r>
            <w:proofErr w:type="spellStart"/>
            <w:r w:rsidRPr="00391532">
              <w:rPr>
                <w:szCs w:val="24"/>
              </w:rPr>
              <w:t>Комаровском</w:t>
            </w:r>
            <w:proofErr w:type="spellEnd"/>
            <w:r w:rsidRPr="00391532">
              <w:rPr>
                <w:szCs w:val="24"/>
              </w:rPr>
              <w:t xml:space="preserve"> сельсовете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27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D873E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300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740BB3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D873E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D873E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267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740BB3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  <w:tr w:rsidR="00CC4AE6" w:rsidRPr="00391532" w:rsidTr="006872E4">
        <w:trPr>
          <w:trHeight w:val="612"/>
        </w:trPr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391532" w:rsidRDefault="00CC4AE6" w:rsidP="00740BB3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AE6" w:rsidRPr="00391532" w:rsidRDefault="00CC4AE6" w:rsidP="00740BB3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CC4AE6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AE6" w:rsidRPr="00391532" w:rsidRDefault="00CC4AE6" w:rsidP="00740BB3">
            <w:pPr>
              <w:jc w:val="right"/>
            </w:pPr>
            <w:r w:rsidRPr="00391532">
              <w:t>3,000</w:t>
            </w:r>
          </w:p>
        </w:tc>
      </w:tr>
    </w:tbl>
    <w:p w:rsidR="00273953" w:rsidRPr="00391532" w:rsidRDefault="00273953" w:rsidP="00273953">
      <w:pPr>
        <w:pStyle w:val="8"/>
        <w:keepNext/>
        <w:spacing w:after="0" w:line="240" w:lineRule="auto"/>
        <w:ind w:left="9639" w:right="-527"/>
        <w:contextualSpacing/>
      </w:pPr>
    </w:p>
    <w:p w:rsidR="00273953" w:rsidRPr="00391532" w:rsidRDefault="00273953" w:rsidP="00273953"/>
    <w:p w:rsidR="00273953" w:rsidRPr="00391532" w:rsidRDefault="00273953" w:rsidP="00273953"/>
    <w:p w:rsidR="00273953" w:rsidRPr="00391532" w:rsidRDefault="00273953" w:rsidP="00273953"/>
    <w:p w:rsidR="00273953" w:rsidRPr="00391532" w:rsidRDefault="00273953" w:rsidP="00273953"/>
    <w:p w:rsidR="00273953" w:rsidRPr="00391532" w:rsidRDefault="00273953" w:rsidP="00273953"/>
    <w:p w:rsidR="00273953" w:rsidRPr="00391532" w:rsidRDefault="00273953" w:rsidP="00273953"/>
    <w:p w:rsidR="00273953" w:rsidRPr="00391532" w:rsidRDefault="00273953" w:rsidP="00273953"/>
    <w:p w:rsidR="00CD4580" w:rsidRDefault="00BE78DB" w:rsidP="00CD4580">
      <w:pPr>
        <w:widowControl w:val="0"/>
        <w:autoSpaceDE w:val="0"/>
        <w:autoSpaceDN w:val="0"/>
        <w:adjustRightInd w:val="0"/>
        <w:ind w:firstLine="53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1.3</w:t>
      </w:r>
      <w:r w:rsidR="00CD4580">
        <w:rPr>
          <w:sz w:val="28"/>
          <w:szCs w:val="28"/>
        </w:rPr>
        <w:t>. Приложение №10</w:t>
      </w:r>
      <w:r w:rsidR="00CD4580" w:rsidRPr="00C96D9D">
        <w:rPr>
          <w:sz w:val="28"/>
          <w:szCs w:val="28"/>
        </w:rPr>
        <w:t xml:space="preserve"> к решению изложить в </w:t>
      </w:r>
      <w:r w:rsidR="00CD4580">
        <w:rPr>
          <w:sz w:val="28"/>
          <w:szCs w:val="28"/>
        </w:rPr>
        <w:t xml:space="preserve">новой </w:t>
      </w:r>
      <w:r w:rsidR="00CD4580" w:rsidRPr="00C96D9D">
        <w:rPr>
          <w:sz w:val="28"/>
          <w:szCs w:val="28"/>
        </w:rPr>
        <w:t>редакции:</w:t>
      </w:r>
    </w:p>
    <w:p w:rsidR="00273953" w:rsidRPr="00391532" w:rsidRDefault="00273953" w:rsidP="00273953"/>
    <w:p w:rsidR="00273953" w:rsidRPr="00391532" w:rsidRDefault="00273953" w:rsidP="00273953"/>
    <w:p w:rsidR="005335E9" w:rsidRDefault="005335E9" w:rsidP="00273953">
      <w:pPr>
        <w:pStyle w:val="8"/>
        <w:keepNext/>
        <w:spacing w:after="0" w:line="240" w:lineRule="auto"/>
        <w:ind w:left="9639" w:right="-527"/>
        <w:contextualSpacing/>
      </w:pPr>
    </w:p>
    <w:p w:rsidR="00B663FC" w:rsidRPr="00391532" w:rsidRDefault="005335E9" w:rsidP="00273953">
      <w:pPr>
        <w:pStyle w:val="8"/>
        <w:keepNext/>
        <w:spacing w:after="0" w:line="240" w:lineRule="auto"/>
        <w:ind w:left="9639" w:right="-527"/>
        <w:contextualSpacing/>
      </w:pPr>
      <w:r>
        <w:t>П</w:t>
      </w:r>
      <w:r w:rsidR="00EB5DD5" w:rsidRPr="00391532">
        <w:t xml:space="preserve">риложение № </w:t>
      </w:r>
      <w:r w:rsidR="004843D1" w:rsidRPr="00391532">
        <w:t>10</w:t>
      </w:r>
    </w:p>
    <w:p w:rsidR="007C4C01" w:rsidRPr="00391532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391532">
        <w:rPr>
          <w:szCs w:val="24"/>
        </w:rPr>
        <w:t xml:space="preserve">к решению Комитета местного самоуправления </w:t>
      </w:r>
    </w:p>
    <w:p w:rsidR="007C4C01" w:rsidRPr="00391532" w:rsidRDefault="008B0CA7" w:rsidP="007C4C01">
      <w:pPr>
        <w:tabs>
          <w:tab w:val="left" w:pos="5103"/>
        </w:tabs>
        <w:ind w:left="9639" w:right="-650"/>
        <w:rPr>
          <w:szCs w:val="24"/>
        </w:rPr>
      </w:pPr>
      <w:proofErr w:type="spellStart"/>
      <w:r w:rsidRPr="00391532">
        <w:rPr>
          <w:szCs w:val="24"/>
        </w:rPr>
        <w:t>Комаровского</w:t>
      </w:r>
      <w:proofErr w:type="spellEnd"/>
      <w:r w:rsidR="007C4C01" w:rsidRPr="00391532">
        <w:rPr>
          <w:szCs w:val="24"/>
        </w:rPr>
        <w:t xml:space="preserve"> сельсовета</w:t>
      </w:r>
    </w:p>
    <w:p w:rsidR="007C4C01" w:rsidRPr="00391532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391532">
        <w:rPr>
          <w:szCs w:val="24"/>
        </w:rPr>
        <w:t xml:space="preserve">Кузнецкого района Пензенской области </w:t>
      </w:r>
    </w:p>
    <w:p w:rsidR="007C4C01" w:rsidRPr="00391532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391532">
        <w:rPr>
          <w:szCs w:val="24"/>
        </w:rPr>
        <w:t xml:space="preserve">«О бюджете </w:t>
      </w:r>
      <w:proofErr w:type="spellStart"/>
      <w:r w:rsidR="008B0CA7" w:rsidRPr="00391532">
        <w:rPr>
          <w:szCs w:val="24"/>
        </w:rPr>
        <w:t>Комаровского</w:t>
      </w:r>
      <w:proofErr w:type="spellEnd"/>
      <w:r w:rsidRPr="00391532">
        <w:rPr>
          <w:szCs w:val="24"/>
        </w:rPr>
        <w:t xml:space="preserve"> сельсовета</w:t>
      </w:r>
    </w:p>
    <w:p w:rsidR="007C4C01" w:rsidRPr="00391532" w:rsidRDefault="007C4C01" w:rsidP="007C4C01">
      <w:pPr>
        <w:tabs>
          <w:tab w:val="left" w:pos="5103"/>
        </w:tabs>
        <w:ind w:left="9639" w:right="-650"/>
        <w:rPr>
          <w:szCs w:val="24"/>
        </w:rPr>
      </w:pPr>
      <w:r w:rsidRPr="00391532">
        <w:rPr>
          <w:szCs w:val="24"/>
        </w:rPr>
        <w:t xml:space="preserve">Кузнецкого района </w:t>
      </w:r>
    </w:p>
    <w:p w:rsidR="007C4C01" w:rsidRPr="00391532" w:rsidRDefault="007C4C01" w:rsidP="007C4C01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391532">
        <w:rPr>
          <w:rFonts w:ascii="Times New Roman" w:hAnsi="Times New Roman"/>
          <w:b w:val="0"/>
          <w:sz w:val="24"/>
          <w:szCs w:val="24"/>
        </w:rPr>
        <w:lastRenderedPageBreak/>
        <w:t>Пензенской области на 20</w:t>
      </w:r>
      <w:r w:rsidR="00BC288D">
        <w:rPr>
          <w:rFonts w:ascii="Times New Roman" w:hAnsi="Times New Roman"/>
          <w:b w:val="0"/>
          <w:sz w:val="24"/>
          <w:szCs w:val="24"/>
        </w:rPr>
        <w:t xml:space="preserve">21 </w:t>
      </w:r>
      <w:r w:rsidR="005D6ECF">
        <w:rPr>
          <w:rFonts w:ascii="Times New Roman" w:hAnsi="Times New Roman"/>
          <w:b w:val="0"/>
          <w:sz w:val="24"/>
          <w:szCs w:val="24"/>
        </w:rPr>
        <w:t>год</w:t>
      </w:r>
      <w:r w:rsidR="00BC288D">
        <w:rPr>
          <w:rFonts w:ascii="Times New Roman" w:hAnsi="Times New Roman"/>
          <w:b w:val="0"/>
          <w:sz w:val="24"/>
          <w:szCs w:val="24"/>
        </w:rPr>
        <w:t xml:space="preserve"> и на плановый период 2022 и 2023</w:t>
      </w:r>
      <w:r w:rsidRPr="00391532">
        <w:rPr>
          <w:rFonts w:ascii="Times New Roman" w:hAnsi="Times New Roman"/>
          <w:b w:val="0"/>
          <w:sz w:val="24"/>
          <w:szCs w:val="24"/>
        </w:rPr>
        <w:t xml:space="preserve"> годов» </w:t>
      </w:r>
    </w:p>
    <w:p w:rsidR="007C4C01" w:rsidRPr="00391532" w:rsidRDefault="005D6ECF" w:rsidP="007C4C01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304F15">
        <w:rPr>
          <w:rFonts w:ascii="Times New Roman" w:hAnsi="Times New Roman"/>
          <w:b w:val="0"/>
          <w:sz w:val="24"/>
          <w:szCs w:val="24"/>
        </w:rPr>
        <w:t>25.12</w:t>
      </w:r>
      <w:r>
        <w:rPr>
          <w:rFonts w:ascii="Times New Roman" w:hAnsi="Times New Roman"/>
          <w:b w:val="0"/>
          <w:sz w:val="24"/>
          <w:szCs w:val="24"/>
        </w:rPr>
        <w:t xml:space="preserve"> 20</w:t>
      </w:r>
      <w:r w:rsidR="00BC288D">
        <w:rPr>
          <w:rFonts w:ascii="Times New Roman" w:hAnsi="Times New Roman"/>
          <w:b w:val="0"/>
          <w:sz w:val="24"/>
          <w:szCs w:val="24"/>
        </w:rPr>
        <w:t>20</w:t>
      </w:r>
      <w:r w:rsidR="007C4C01" w:rsidRPr="00391532">
        <w:rPr>
          <w:rFonts w:ascii="Times New Roman" w:hAnsi="Times New Roman"/>
          <w:b w:val="0"/>
          <w:sz w:val="24"/>
          <w:szCs w:val="24"/>
        </w:rPr>
        <w:t xml:space="preserve"> г. № </w:t>
      </w:r>
      <w:r w:rsidR="00304F15">
        <w:rPr>
          <w:rFonts w:ascii="Times New Roman" w:hAnsi="Times New Roman"/>
          <w:b w:val="0"/>
          <w:sz w:val="24"/>
          <w:szCs w:val="24"/>
        </w:rPr>
        <w:t>155-51/7</w:t>
      </w:r>
      <w:r w:rsidR="007C4C01" w:rsidRPr="00391532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663FC" w:rsidRPr="00391532" w:rsidRDefault="00B663FC" w:rsidP="00B663FC">
      <w:pPr>
        <w:rPr>
          <w:sz w:val="20"/>
        </w:rPr>
      </w:pPr>
    </w:p>
    <w:p w:rsidR="00B663FC" w:rsidRPr="00391532" w:rsidRDefault="00B663FC" w:rsidP="00B663FC">
      <w:pPr>
        <w:jc w:val="center"/>
        <w:rPr>
          <w:sz w:val="28"/>
          <w:szCs w:val="28"/>
        </w:rPr>
      </w:pPr>
    </w:p>
    <w:p w:rsidR="002A397A" w:rsidRPr="00391532" w:rsidRDefault="00B663FC" w:rsidP="002A397A">
      <w:pPr>
        <w:jc w:val="center"/>
        <w:rPr>
          <w:szCs w:val="24"/>
        </w:rPr>
      </w:pPr>
      <w:r w:rsidRPr="00391532">
        <w:rPr>
          <w:sz w:val="28"/>
          <w:szCs w:val="28"/>
        </w:rPr>
        <w:t xml:space="preserve">Ведомственная </w:t>
      </w:r>
      <w:r w:rsidR="002A397A" w:rsidRPr="00391532">
        <w:rPr>
          <w:sz w:val="28"/>
          <w:szCs w:val="28"/>
        </w:rPr>
        <w:t xml:space="preserve">структура расходов бюджета </w:t>
      </w:r>
      <w:proofErr w:type="spellStart"/>
      <w:r w:rsidR="008B0CA7" w:rsidRPr="00391532">
        <w:rPr>
          <w:bCs/>
          <w:sz w:val="28"/>
          <w:szCs w:val="28"/>
        </w:rPr>
        <w:t>Комаровского</w:t>
      </w:r>
      <w:proofErr w:type="spellEnd"/>
      <w:r w:rsidR="002A397A" w:rsidRPr="00391532">
        <w:rPr>
          <w:bCs/>
          <w:sz w:val="28"/>
          <w:szCs w:val="28"/>
        </w:rPr>
        <w:t xml:space="preserve"> сельсовета </w:t>
      </w:r>
      <w:r w:rsidR="002A397A" w:rsidRPr="00391532">
        <w:rPr>
          <w:sz w:val="28"/>
          <w:szCs w:val="28"/>
        </w:rPr>
        <w:t>Кузнецкого р</w:t>
      </w:r>
      <w:r w:rsidR="007C4C01" w:rsidRPr="00391532">
        <w:rPr>
          <w:sz w:val="28"/>
          <w:szCs w:val="28"/>
        </w:rPr>
        <w:t>айона Пензенской области на 20</w:t>
      </w:r>
      <w:r w:rsidR="00BC288D">
        <w:rPr>
          <w:sz w:val="28"/>
          <w:szCs w:val="28"/>
        </w:rPr>
        <w:t>21</w:t>
      </w:r>
      <w:r w:rsidR="002A397A" w:rsidRPr="00391532">
        <w:rPr>
          <w:sz w:val="28"/>
          <w:szCs w:val="28"/>
        </w:rPr>
        <w:t xml:space="preserve"> год и на плановый период 20</w:t>
      </w:r>
      <w:r w:rsidR="005D6ECF">
        <w:rPr>
          <w:sz w:val="28"/>
          <w:szCs w:val="28"/>
        </w:rPr>
        <w:t>2</w:t>
      </w:r>
      <w:r w:rsidR="00BC288D">
        <w:rPr>
          <w:sz w:val="28"/>
          <w:szCs w:val="28"/>
        </w:rPr>
        <w:t>2</w:t>
      </w:r>
      <w:r w:rsidR="002A397A" w:rsidRPr="00391532">
        <w:rPr>
          <w:sz w:val="28"/>
          <w:szCs w:val="28"/>
        </w:rPr>
        <w:t xml:space="preserve"> и 202</w:t>
      </w:r>
      <w:r w:rsidR="00BC288D">
        <w:rPr>
          <w:sz w:val="28"/>
          <w:szCs w:val="28"/>
        </w:rPr>
        <w:t>3</w:t>
      </w:r>
      <w:r w:rsidR="002A397A" w:rsidRPr="00391532">
        <w:rPr>
          <w:sz w:val="28"/>
          <w:szCs w:val="28"/>
        </w:rPr>
        <w:t> годов</w:t>
      </w:r>
    </w:p>
    <w:p w:rsidR="00273953" w:rsidRPr="00391532" w:rsidRDefault="00273953" w:rsidP="00273953"/>
    <w:tbl>
      <w:tblPr>
        <w:tblW w:w="15243" w:type="dxa"/>
        <w:tblInd w:w="93" w:type="dxa"/>
        <w:tblLook w:val="04A0" w:firstRow="1" w:lastRow="0" w:firstColumn="1" w:lastColumn="0" w:noHBand="0" w:noVBand="1"/>
      </w:tblPr>
      <w:tblGrid>
        <w:gridCol w:w="6648"/>
        <w:gridCol w:w="15"/>
        <w:gridCol w:w="16"/>
        <w:gridCol w:w="576"/>
        <w:gridCol w:w="480"/>
        <w:gridCol w:w="480"/>
        <w:gridCol w:w="558"/>
        <w:gridCol w:w="445"/>
        <w:gridCol w:w="596"/>
        <w:gridCol w:w="1053"/>
        <w:gridCol w:w="636"/>
        <w:gridCol w:w="1280"/>
        <w:gridCol w:w="1266"/>
        <w:gridCol w:w="1194"/>
      </w:tblGrid>
      <w:tr w:rsidR="00FE7DD9" w:rsidRPr="00391532" w:rsidTr="006255CD">
        <w:trPr>
          <w:trHeight w:val="1210"/>
          <w:tblHeader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Наименование показателя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Раздел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Подраздел</w:t>
            </w:r>
          </w:p>
        </w:tc>
        <w:tc>
          <w:tcPr>
            <w:tcW w:w="26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 w:val="16"/>
                <w:szCs w:val="16"/>
              </w:rPr>
            </w:pPr>
            <w:r w:rsidRPr="00391532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>021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20</w:t>
            </w:r>
            <w:r>
              <w:rPr>
                <w:color w:val="000000"/>
                <w:szCs w:val="24"/>
              </w:rPr>
              <w:t>22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20</w:t>
            </w:r>
            <w:r>
              <w:rPr>
                <w:color w:val="000000"/>
                <w:szCs w:val="24"/>
              </w:rPr>
              <w:t>23</w:t>
            </w:r>
            <w:r w:rsidRPr="00391532">
              <w:rPr>
                <w:color w:val="000000"/>
                <w:szCs w:val="24"/>
              </w:rPr>
              <w:t xml:space="preserve"> год</w:t>
            </w:r>
          </w:p>
        </w:tc>
      </w:tr>
      <w:tr w:rsidR="00FE7DD9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DD9" w:rsidRPr="00391532" w:rsidRDefault="00FE7DD9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ИТОГО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D9" w:rsidRPr="00391532" w:rsidRDefault="00FE7DD9" w:rsidP="00FE7DD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633E0E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5499,125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5027,003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4929,550</w:t>
            </w:r>
          </w:p>
        </w:tc>
      </w:tr>
      <w:tr w:rsidR="00FE7DD9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DD9" w:rsidRPr="00391532" w:rsidRDefault="00FE7DD9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 xml:space="preserve">Администрация </w:t>
            </w:r>
            <w:proofErr w:type="spellStart"/>
            <w:r w:rsidRPr="00391532">
              <w:rPr>
                <w:bCs/>
                <w:szCs w:val="24"/>
              </w:rPr>
              <w:t>Комаровского</w:t>
            </w:r>
            <w:proofErr w:type="spellEnd"/>
            <w:r w:rsidRPr="00391532">
              <w:rPr>
                <w:bCs/>
                <w:szCs w:val="24"/>
              </w:rPr>
              <w:t xml:space="preserve"> сельсовета Кузнецкого  района Пензенской области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D9" w:rsidRDefault="00FE7DD9">
            <w:pPr>
              <w:rPr>
                <w:bCs/>
                <w:szCs w:val="24"/>
              </w:rPr>
            </w:pPr>
          </w:p>
          <w:p w:rsidR="00FE7DD9" w:rsidRPr="00391532" w:rsidRDefault="006255CD" w:rsidP="00FE7DD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D9" w:rsidRPr="00391532" w:rsidRDefault="00FE7DD9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D9" w:rsidRPr="00391532" w:rsidRDefault="00633E0E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5499,125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5027,003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4929,550</w:t>
            </w:r>
          </w:p>
        </w:tc>
      </w:tr>
      <w:tr w:rsidR="00FE7DD9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DD9" w:rsidRPr="00391532" w:rsidRDefault="00FE7DD9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DD9" w:rsidRPr="00391532" w:rsidRDefault="006255CD" w:rsidP="00FE7DD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DD9" w:rsidRPr="00391532" w:rsidRDefault="00FE7DD9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D9" w:rsidRPr="00391532" w:rsidRDefault="00FE7DD9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D9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3009,46</w:t>
            </w:r>
            <w:r w:rsidR="008236BC">
              <w:rPr>
                <w:bCs/>
                <w:szCs w:val="24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2819,764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DD9" w:rsidRPr="00391532" w:rsidRDefault="00FE7DD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2778,683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2909,46</w:t>
            </w:r>
            <w:r w:rsidR="008236BC">
              <w:rPr>
                <w:bCs/>
                <w:szCs w:val="24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2659,764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2668,683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2909,46</w:t>
            </w:r>
            <w:r w:rsidR="008236BC">
              <w:rPr>
                <w:bCs/>
                <w:szCs w:val="24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2659,764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2668,683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479,635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484,432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503,8</w:t>
            </w:r>
            <w:r w:rsidR="007171FB">
              <w:rPr>
                <w:szCs w:val="24"/>
              </w:rPr>
              <w:t>0</w:t>
            </w:r>
            <w:r>
              <w:rPr>
                <w:szCs w:val="24"/>
              </w:rPr>
              <w:t>9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2" w:type="dxa"/>
            <w:gridSpan w:val="2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105,860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106,919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111,195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176,820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178,587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185,731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1185,21</w:t>
            </w:r>
            <w:r w:rsidR="008236BC">
              <w:rPr>
                <w:szCs w:val="24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1197,070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1244,953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784,430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792,274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823,965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125,876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127,134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132,220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274,913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277,662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288,768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898,027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672,756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602,995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634,756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563,995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634,756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563,995</w:t>
            </w:r>
          </w:p>
        </w:tc>
      </w:tr>
      <w:tr w:rsidR="006255CD" w:rsidRPr="00391532" w:rsidTr="002E71C8">
        <w:trPr>
          <w:trHeight w:val="576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1C8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615,027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379,756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303,995</w:t>
            </w:r>
          </w:p>
        </w:tc>
      </w:tr>
      <w:tr w:rsidR="002E71C8" w:rsidRPr="00391532" w:rsidTr="002E71C8">
        <w:trPr>
          <w:trHeight w:val="24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Pr="00391532" w:rsidRDefault="002E71C8" w:rsidP="00F57BA5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Default="002E71C8" w:rsidP="00F57BA5">
            <w:pPr>
              <w:rPr>
                <w:bCs/>
                <w:szCs w:val="24"/>
              </w:rPr>
            </w:pPr>
          </w:p>
          <w:p w:rsidR="002E71C8" w:rsidRPr="00391532" w:rsidRDefault="002E71C8" w:rsidP="00F57BA5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245,000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9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3</w:t>
            </w:r>
            <w:r>
              <w:rPr>
                <w:szCs w:val="24"/>
              </w:rPr>
              <w:t>9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Расходы на исполнение полномочий </w:t>
            </w:r>
            <w:r>
              <w:rPr>
                <w:szCs w:val="24"/>
              </w:rPr>
              <w:t xml:space="preserve">в сфере закупок </w:t>
            </w:r>
            <w:r w:rsidRPr="00391532">
              <w:rPr>
                <w:szCs w:val="24"/>
              </w:rPr>
              <w:t xml:space="preserve">для муниципальных нужд </w:t>
            </w:r>
            <w:r>
              <w:rPr>
                <w:szCs w:val="24"/>
              </w:rPr>
              <w:t xml:space="preserve">муниципальных заказчиков, заказчиков </w:t>
            </w:r>
            <w:r w:rsidRPr="00391532">
              <w:rPr>
                <w:szCs w:val="24"/>
              </w:rPr>
              <w:t>поселения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24,400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</w:t>
            </w:r>
            <w:r w:rsidRPr="00391532">
              <w:rPr>
                <w:szCs w:val="24"/>
              </w:rPr>
              <w:t>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1,000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</w:t>
            </w:r>
            <w:r w:rsidRPr="00391532">
              <w:rPr>
                <w:szCs w:val="24"/>
              </w:rPr>
              <w:t>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</w:t>
            </w:r>
            <w:r w:rsidRPr="00391532">
              <w:rPr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</w:t>
            </w:r>
            <w:r w:rsidRPr="00391532">
              <w:rPr>
                <w:szCs w:val="24"/>
              </w:rPr>
              <w:t>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21100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Резервные фонды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 «</w:t>
            </w:r>
            <w:r>
              <w:rPr>
                <w:color w:val="000000"/>
                <w:szCs w:val="24"/>
              </w:rPr>
              <w:t>Участие в предупреждении и ликвидации последствий чрезвычайных ситуаций в границах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и обеспечение первичных мер пожарной безопасности в границах населенных пунктов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 w:rsidR="00424CA8"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 xml:space="preserve">Резервный фонд Администрации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Резервные средства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</w:t>
            </w:r>
            <w:r w:rsidRPr="00391532"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110</w:t>
            </w:r>
            <w:r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60</w:t>
            </w:r>
            <w:r w:rsidRPr="00391532">
              <w:rPr>
                <w:bCs/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«Управление муниципальным имуществом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Содержание и обслуживание казны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</w:t>
            </w:r>
            <w:r w:rsidRPr="00391532">
              <w:rPr>
                <w:szCs w:val="24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666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Tr="006255CD">
        <w:trPr>
          <w:trHeight w:val="25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24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25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18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92,100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95,600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69,969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70,737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73,425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21,131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21,363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22,175</w:t>
            </w:r>
          </w:p>
        </w:tc>
      </w:tr>
      <w:tr w:rsidR="006872E4" w:rsidRPr="00391532" w:rsidTr="00894261">
        <w:trPr>
          <w:trHeight w:val="60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2E4" w:rsidRPr="00391532" w:rsidRDefault="006872E4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Default="006872E4" w:rsidP="00424CA8">
            <w:pPr>
              <w:rPr>
                <w:bCs/>
                <w:szCs w:val="24"/>
              </w:rPr>
            </w:pPr>
          </w:p>
          <w:p w:rsidR="006872E4" w:rsidRPr="00391532" w:rsidRDefault="006872E4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2E4" w:rsidRPr="00391532" w:rsidRDefault="006872E4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2E4" w:rsidRPr="00391532" w:rsidRDefault="006872E4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170,300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2E4" w:rsidRPr="00391532" w:rsidRDefault="006872E4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</w:t>
            </w:r>
            <w:r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2E4" w:rsidRPr="00391532" w:rsidRDefault="006872E4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</w:t>
            </w:r>
            <w:r w:rsidRPr="00391532">
              <w:rPr>
                <w:bCs/>
                <w:szCs w:val="24"/>
              </w:rPr>
              <w:t>,000</w:t>
            </w:r>
          </w:p>
        </w:tc>
      </w:tr>
      <w:tr w:rsidR="006872E4" w:rsidRPr="00391532" w:rsidTr="00894261">
        <w:trPr>
          <w:trHeight w:val="276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FE7DD9">
            <w:pPr>
              <w:rPr>
                <w:bCs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 «</w:t>
            </w:r>
            <w:r>
              <w:rPr>
                <w:color w:val="000000"/>
                <w:szCs w:val="24"/>
              </w:rPr>
              <w:t>Участие в предупреждении и ликвидации последствий чрезвычайных ситуаций в границах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и обеспечение первичных мер пожарной </w:t>
            </w:r>
            <w:r>
              <w:rPr>
                <w:color w:val="000000"/>
                <w:szCs w:val="24"/>
              </w:rPr>
              <w:lastRenderedPageBreak/>
              <w:t>безопасности в границах населенных пунктов</w:t>
            </w:r>
            <w:r w:rsidRPr="00391532">
              <w:rPr>
                <w:color w:val="000000"/>
                <w:szCs w:val="24"/>
              </w:rPr>
              <w:t xml:space="preserve"> </w:t>
            </w:r>
            <w:proofErr w:type="spellStart"/>
            <w:r w:rsidRPr="00391532">
              <w:rPr>
                <w:color w:val="000000"/>
                <w:szCs w:val="24"/>
              </w:rPr>
              <w:t>Комаровско</w:t>
            </w:r>
            <w:r>
              <w:rPr>
                <w:color w:val="000000"/>
                <w:szCs w:val="24"/>
              </w:rPr>
              <w:t>го</w:t>
            </w:r>
            <w:proofErr w:type="spellEnd"/>
            <w:r>
              <w:rPr>
                <w:color w:val="000000"/>
                <w:szCs w:val="24"/>
              </w:rPr>
              <w:t xml:space="preserve"> сельсовета</w:t>
            </w:r>
            <w:r w:rsidRPr="00391532">
              <w:rPr>
                <w:color w:val="000000"/>
                <w:szCs w:val="24"/>
              </w:rPr>
              <w:t xml:space="preserve">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Default="006872E4" w:rsidP="00894261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FE7DD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167,500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115,000</w:t>
            </w:r>
          </w:p>
        </w:tc>
      </w:tr>
      <w:tr w:rsidR="006872E4" w:rsidRPr="00391532" w:rsidTr="00894261">
        <w:trPr>
          <w:trHeight w:val="204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мероприятия по предупреждению и ликвидации последствий чрезвычайных ситуаций в границах поселений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Default="006872E4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6872E4" w:rsidRPr="00391532" w:rsidTr="00894261">
        <w:trPr>
          <w:trHeight w:val="252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Default="006872E4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6872E4" w:rsidRPr="00391532" w:rsidTr="00894261">
        <w:trPr>
          <w:trHeight w:val="30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Default="006872E4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6872E4" w:rsidRPr="00391532" w:rsidTr="00894261">
        <w:trPr>
          <w:trHeight w:val="312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Pr="00391532" w:rsidRDefault="006872E4" w:rsidP="006872E4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2E4" w:rsidRDefault="006872E4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2E4" w:rsidRPr="00391532" w:rsidRDefault="006872E4" w:rsidP="006872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64450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Pr="00391532" w:rsidRDefault="006872E4" w:rsidP="006872E4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4,800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6872E4" w:rsidP="006872E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2E4" w:rsidRDefault="00894261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6255CD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0872B9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CD4580" w:rsidRPr="00391532" w:rsidTr="000872B9">
        <w:trPr>
          <w:trHeight w:val="564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2B9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0872B9" w:rsidP="00CD4580">
            <w:pPr>
              <w:jc w:val="right"/>
            </w:pPr>
            <w:r>
              <w:rPr>
                <w:bCs/>
                <w:szCs w:val="24"/>
              </w:rPr>
              <w:t>162,700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113,000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</w:t>
            </w:r>
            <w:r>
              <w:rPr>
                <w:bCs/>
                <w:szCs w:val="24"/>
              </w:rPr>
              <w:t>,8</w:t>
            </w: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Муниципальная  программа «Профилактика правонарушений</w:t>
            </w:r>
            <w:proofErr w:type="gramStart"/>
            <w:r w:rsidRPr="00391532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,</w:t>
            </w:r>
            <w:proofErr w:type="gramEnd"/>
            <w:r>
              <w:rPr>
                <w:color w:val="000000"/>
                <w:szCs w:val="24"/>
              </w:rPr>
              <w:t xml:space="preserve"> терроризма, экстремизма, межнациональных (межэтнических) конфликтов </w:t>
            </w:r>
            <w:r w:rsidRPr="00391532">
              <w:rPr>
                <w:color w:val="000000"/>
                <w:szCs w:val="24"/>
              </w:rPr>
              <w:t xml:space="preserve">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  <w:r w:rsidRPr="00391532">
              <w:rPr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Подпрограмма «Профилактика экстремизма и терроризма в </w:t>
            </w:r>
            <w:proofErr w:type="spellStart"/>
            <w:r w:rsidRPr="00391532">
              <w:rPr>
                <w:color w:val="000000"/>
                <w:szCs w:val="24"/>
              </w:rPr>
              <w:lastRenderedPageBreak/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>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  <w:r w:rsidRPr="00391532">
              <w:rPr>
                <w:szCs w:val="24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межбюджетные трансферты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 w:rsidRPr="00391532">
              <w:rPr>
                <w:szCs w:val="24"/>
              </w:rPr>
              <w:t>0,800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  <w:r w:rsidRPr="00391532">
              <w:rPr>
                <w:szCs w:val="24"/>
              </w:rPr>
              <w:t>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на пропагандистские мероприятия в сфере профилактики </w:t>
            </w:r>
            <w:r>
              <w:rPr>
                <w:color w:val="000000"/>
                <w:szCs w:val="24"/>
              </w:rPr>
              <w:t>правонарушений, терроризма,</w:t>
            </w:r>
            <w:r w:rsidRPr="00391532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экстремизма, межнациональных (межэтнических) конфликтов </w:t>
            </w:r>
            <w:r w:rsidRPr="00391532">
              <w:rPr>
                <w:color w:val="000000"/>
                <w:szCs w:val="24"/>
              </w:rPr>
              <w:t xml:space="preserve">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64440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2,000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33E0E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1196,350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1392,139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1322,267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1008</w:t>
            </w:r>
            <w:r w:rsidRPr="00391532"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1307,267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«Обеспечение коммунальными услугами населения 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1008,000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Подпрограмма «Благоустройство населенных пунктов </w:t>
            </w:r>
            <w:proofErr w:type="spellStart"/>
            <w:r w:rsidRPr="00391532">
              <w:rPr>
                <w:szCs w:val="24"/>
              </w:rPr>
              <w:lastRenderedPageBreak/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1008,000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1377,139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1307,267</w:t>
            </w:r>
          </w:p>
        </w:tc>
      </w:tr>
      <w:tr w:rsidR="006255CD" w:rsidRPr="00391532" w:rsidTr="006255CD">
        <w:trPr>
          <w:trHeight w:val="269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  <w:r w:rsidRPr="00391532">
              <w:rPr>
                <w:color w:val="000000"/>
                <w:szCs w:val="24"/>
              </w:rPr>
              <w:br w:type="page"/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662,000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670,000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2E71C8">
        <w:trPr>
          <w:trHeight w:val="516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1C8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2E71C8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2E71C8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2E71C8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</w:t>
            </w:r>
            <w:r w:rsidR="006255CD" w:rsidRPr="00391532">
              <w:rPr>
                <w:szCs w:val="24"/>
              </w:rPr>
              <w:t>,000</w:t>
            </w:r>
          </w:p>
        </w:tc>
      </w:tr>
      <w:tr w:rsidR="002E71C8" w:rsidRPr="00391532" w:rsidTr="002E71C8">
        <w:trPr>
          <w:trHeight w:val="30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Pr="00391532" w:rsidRDefault="002E71C8" w:rsidP="00F57BA5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Default="002E71C8" w:rsidP="00F57BA5">
            <w:pPr>
              <w:rPr>
                <w:bCs/>
                <w:szCs w:val="24"/>
              </w:rPr>
            </w:pPr>
          </w:p>
          <w:p w:rsidR="002E71C8" w:rsidRPr="00391532" w:rsidRDefault="002E71C8" w:rsidP="00F57BA5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612,000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6255CD" w:rsidRPr="00391532" w:rsidTr="006255CD">
        <w:trPr>
          <w:trHeight w:val="711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346,000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707,139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587,267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33E0E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188,350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  <w:r w:rsidRPr="00391532">
              <w:rPr>
                <w:bCs/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15</w:t>
            </w:r>
            <w:r w:rsidRPr="00391532">
              <w:rPr>
                <w:bCs/>
                <w:szCs w:val="24"/>
              </w:rPr>
              <w:t>,000</w:t>
            </w:r>
          </w:p>
        </w:tc>
      </w:tr>
      <w:tr w:rsidR="006255CD" w:rsidRPr="00391532" w:rsidTr="006255CD">
        <w:trPr>
          <w:trHeight w:val="81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 xml:space="preserve">Муниципальная  программа «Управление муниципальным имуществом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color w:val="000000"/>
                <w:szCs w:val="24"/>
              </w:rPr>
              <w:t>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33E0E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38,350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Tr="006255CD">
        <w:trPr>
          <w:trHeight w:val="279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33E0E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312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33E0E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22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33E0E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Tr="006255CD">
        <w:trPr>
          <w:trHeight w:val="37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33E0E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33,350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обеспечение внесения сведений о границах муниципального образования, границах населенных пунктов, границах территориальных зон в государственный кадастр недвижимости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40020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szCs w:val="24"/>
              </w:rPr>
              <w:t>5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 Пензенской области на 2015-20</w:t>
            </w:r>
            <w:r w:rsidR="00424CA8">
              <w:rPr>
                <w:szCs w:val="24"/>
              </w:rPr>
              <w:t>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391532">
              <w:rPr>
                <w:color w:val="000000"/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391532">
              <w:rPr>
                <w:color w:val="000000"/>
                <w:szCs w:val="24"/>
              </w:rPr>
              <w:t xml:space="preserve"> в сфере градостроительства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391532">
              <w:rPr>
                <w:szCs w:val="24"/>
              </w:rPr>
              <w:t>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521,514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300,000</w:t>
            </w:r>
          </w:p>
        </w:tc>
      </w:tr>
      <w:tr w:rsidR="006255CD" w:rsidRPr="00391532" w:rsidTr="00CD4580">
        <w:trPr>
          <w:trHeight w:val="285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CD4580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CD4580">
        <w:trPr>
          <w:trHeight w:val="25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FE7DD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Муниципальная программа «Обеспечение коммунальными услугами населения </w:t>
            </w:r>
            <w:proofErr w:type="spellStart"/>
            <w:r>
              <w:rPr>
                <w:bCs/>
                <w:szCs w:val="24"/>
              </w:rPr>
              <w:t>Комаровского</w:t>
            </w:r>
            <w:proofErr w:type="spellEnd"/>
            <w:r>
              <w:rPr>
                <w:bCs/>
                <w:szCs w:val="24"/>
              </w:rPr>
              <w:t xml:space="preserve"> сельсовета кузнецкого района Пензенской области на 2015-2024годы»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Подпрограмма «Строительство, капитальный ремонт и содержание инженерной инфраструктуры в </w:t>
            </w:r>
            <w:proofErr w:type="spellStart"/>
            <w:r w:rsidRPr="00391532">
              <w:rPr>
                <w:color w:val="000000"/>
                <w:szCs w:val="24"/>
              </w:rPr>
              <w:t>Комаровском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120,000</w:t>
            </w:r>
          </w:p>
        </w:tc>
      </w:tr>
      <w:tr w:rsidR="00CD4580" w:rsidRPr="00391532" w:rsidTr="00CD4580">
        <w:trPr>
          <w:trHeight w:val="507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  <w:lang w:val="en-US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</w:tr>
      <w:tr w:rsidR="00CD4580" w:rsidRPr="00391532" w:rsidTr="00CD4580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BE78DB">
            <w:pPr>
              <w:jc w:val="right"/>
            </w:pPr>
            <w:r w:rsidRPr="00FA1470">
              <w:rPr>
                <w:bCs/>
                <w:szCs w:val="24"/>
              </w:rPr>
              <w:t>3</w:t>
            </w:r>
            <w:r w:rsidR="00BE78DB">
              <w:rPr>
                <w:bCs/>
                <w:szCs w:val="24"/>
              </w:rPr>
              <w:t>02</w:t>
            </w:r>
            <w:r w:rsidRPr="00FA1470">
              <w:rPr>
                <w:bCs/>
                <w:szCs w:val="24"/>
              </w:rPr>
              <w:t>,514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120,000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Благоустройство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BE78DB">
              <w:rPr>
                <w:bCs/>
                <w:szCs w:val="24"/>
              </w:rPr>
              <w:t>19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 xml:space="preserve">Муниципальная  программа «Обеспечение коммунальными </w:t>
            </w:r>
            <w:r w:rsidRPr="00391532">
              <w:rPr>
                <w:color w:val="000000"/>
                <w:szCs w:val="24"/>
              </w:rPr>
              <w:lastRenderedPageBreak/>
              <w:t xml:space="preserve">услугами населения 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</w:t>
            </w:r>
            <w:r w:rsidR="00424CA8"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 xml:space="preserve">Подпрограмма «Благоустройство населенных пунктов </w:t>
            </w:r>
            <w:proofErr w:type="spellStart"/>
            <w:r w:rsidRPr="00391532">
              <w:rPr>
                <w:color w:val="000000"/>
                <w:szCs w:val="24"/>
              </w:rPr>
              <w:t>Комаровского</w:t>
            </w:r>
            <w:proofErr w:type="spellEnd"/>
            <w:r w:rsidRPr="00391532">
              <w:rPr>
                <w:color w:val="000000"/>
                <w:szCs w:val="24"/>
              </w:rPr>
              <w:t xml:space="preserve"> сельсовета Кузнецкого района</w:t>
            </w:r>
            <w:r w:rsidR="00424CA8">
              <w:rPr>
                <w:color w:val="000000"/>
                <w:szCs w:val="24"/>
              </w:rPr>
              <w:t xml:space="preserve"> Пензенской области на 2015-2024</w:t>
            </w:r>
            <w:r w:rsidRPr="00391532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6255CD" w:rsidRPr="00391532" w:rsidTr="006255CD">
        <w:trPr>
          <w:trHeight w:val="36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BE78DB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BE78DB">
              <w:rPr>
                <w:bCs/>
                <w:szCs w:val="24"/>
              </w:rPr>
              <w:t>95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180,000</w:t>
            </w:r>
          </w:p>
        </w:tc>
      </w:tr>
      <w:tr w:rsidR="006255CD" w:rsidRPr="00391532" w:rsidTr="006255CD">
        <w:trPr>
          <w:trHeight w:val="31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ритуальных услуг и содержанию мест захоронений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</w:tr>
      <w:tr w:rsidR="006255CD" w:rsidRPr="00391532" w:rsidTr="006255CD">
        <w:trPr>
          <w:trHeight w:val="288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</w:tr>
      <w:tr w:rsidR="006255CD" w:rsidRPr="00391532" w:rsidTr="006255CD">
        <w:trPr>
          <w:trHeight w:val="267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</w:tr>
      <w:tr w:rsidR="006255CD" w:rsidRPr="00391532" w:rsidTr="006255CD">
        <w:trPr>
          <w:trHeight w:val="27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BE78DB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BE78DB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BE78DB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BE78DB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6255CD">
              <w:rPr>
                <w:szCs w:val="24"/>
              </w:rPr>
              <w:t>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Иные закупки товаров, работ и услуг для обеспечения </w:t>
            </w:r>
            <w:r w:rsidRPr="00391532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6255CD" w:rsidRPr="00391532" w:rsidTr="006255CD">
        <w:trPr>
          <w:trHeight w:val="609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150,000</w:t>
            </w:r>
          </w:p>
        </w:tc>
      </w:tr>
      <w:tr w:rsidR="006255CD" w:rsidTr="006255CD">
        <w:trPr>
          <w:trHeight w:val="297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«Комплексное развитие сельских территорий поселений Кузнецкого района Пензенской области на 2020-2025годы»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336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24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«Благоустройство и  развитие инженерной инфраструктуры на сельских территориях»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273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Расходы на благоустройство сельских территорий (за счет средств федерального и областного бюджета)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25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58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Tr="006255CD">
        <w:trPr>
          <w:trHeight w:val="228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товаров, работ, услуг в целях капитального ремонта государственного (муниципального) </w:t>
            </w:r>
            <w:proofErr w:type="spellStart"/>
            <w:r>
              <w:rPr>
                <w:szCs w:val="24"/>
              </w:rPr>
              <w:t>имушества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0B62A6" w:rsidRDefault="006255CD" w:rsidP="00FE7DD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>
              <w:rPr>
                <w:szCs w:val="24"/>
              </w:rPr>
              <w:t>243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Default="006255CD" w:rsidP="00FE7DD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Культура и кинематография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275,000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275,000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proofErr w:type="spellStart"/>
            <w:r w:rsidRPr="00391532">
              <w:rPr>
                <w:szCs w:val="24"/>
              </w:rPr>
              <w:t>Комаровском</w:t>
            </w:r>
            <w:proofErr w:type="spellEnd"/>
            <w:r w:rsidRPr="00391532">
              <w:rPr>
                <w:szCs w:val="24"/>
              </w:rPr>
              <w:t xml:space="preserve"> сельсовете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  <w:r w:rsidRPr="00391532">
              <w:rPr>
                <w:szCs w:val="24"/>
              </w:rPr>
              <w:t xml:space="preserve"> годы»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CD4580" w:rsidP="00FE7DD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468,472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275,000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Иные межбюджетные трансферты на исполнение части полномочий по созданию условий для организации досуга и </w:t>
            </w:r>
            <w:r w:rsidRPr="00391532">
              <w:rPr>
                <w:szCs w:val="24"/>
              </w:rPr>
              <w:lastRenderedPageBreak/>
              <w:t>обеспечения жителей поселения услугами организаций культуры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20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Иные </w:t>
            </w:r>
            <w:r w:rsidRPr="00391532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199,862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0,000</w:t>
            </w:r>
          </w:p>
        </w:tc>
      </w:tr>
      <w:tr w:rsidR="006255CD" w:rsidRPr="00391532" w:rsidTr="006255CD">
        <w:trPr>
          <w:trHeight w:val="354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CD4580" w:rsidP="00FE7DD9">
            <w:pPr>
              <w:jc w:val="right"/>
            </w:pPr>
            <w:r>
              <w:t>268,610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275,000</w:t>
            </w:r>
          </w:p>
        </w:tc>
      </w:tr>
      <w:tr w:rsidR="00CD4580" w:rsidRPr="00391532" w:rsidTr="00CD4580">
        <w:trPr>
          <w:trHeight w:val="228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CD4580">
            <w:pPr>
              <w:jc w:val="right"/>
            </w:pPr>
            <w:r w:rsidRPr="004B66DA">
              <w:t>268,610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275,000</w:t>
            </w:r>
          </w:p>
        </w:tc>
      </w:tr>
      <w:tr w:rsidR="00CD4580" w:rsidRPr="00391532" w:rsidTr="00CD4580">
        <w:trPr>
          <w:trHeight w:val="28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CD4580" w:rsidP="00CD4580">
            <w:pPr>
              <w:jc w:val="right"/>
            </w:pPr>
            <w:r w:rsidRPr="004B66DA">
              <w:t>268,610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265,000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right"/>
            </w:pPr>
            <w:r>
              <w:t>275,000</w:t>
            </w:r>
          </w:p>
        </w:tc>
      </w:tr>
      <w:tr w:rsidR="00CD4580" w:rsidRPr="00391532" w:rsidTr="002E71C8">
        <w:trPr>
          <w:trHeight w:val="54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Pr="00391532" w:rsidRDefault="00CD4580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580" w:rsidRDefault="00CD4580" w:rsidP="00424CA8">
            <w:pPr>
              <w:rPr>
                <w:bCs/>
                <w:szCs w:val="24"/>
              </w:rPr>
            </w:pPr>
          </w:p>
          <w:p w:rsidR="00CD4580" w:rsidRPr="00391532" w:rsidRDefault="00CD4580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CD4580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Default="002E71C8" w:rsidP="00CD4580">
            <w:pPr>
              <w:jc w:val="right"/>
            </w:pPr>
            <w:r>
              <w:t>163,610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2E71C8" w:rsidP="00FE7DD9">
            <w:pPr>
              <w:jc w:val="right"/>
            </w:pPr>
            <w:r>
              <w:t>160,000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580" w:rsidRPr="00391532" w:rsidRDefault="002E71C8" w:rsidP="00FE7DD9">
            <w:pPr>
              <w:jc w:val="right"/>
            </w:pPr>
            <w:r>
              <w:t>160,000</w:t>
            </w:r>
          </w:p>
        </w:tc>
      </w:tr>
      <w:tr w:rsidR="002E71C8" w:rsidRPr="00391532" w:rsidTr="00CD4580">
        <w:trPr>
          <w:trHeight w:val="276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Pr="00391532" w:rsidRDefault="002E71C8" w:rsidP="00F57BA5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1C8" w:rsidRDefault="002E71C8" w:rsidP="00F57BA5">
            <w:pPr>
              <w:rPr>
                <w:bCs/>
                <w:szCs w:val="24"/>
              </w:rPr>
            </w:pPr>
          </w:p>
          <w:p w:rsidR="002E71C8" w:rsidRPr="00391532" w:rsidRDefault="002E71C8" w:rsidP="00F57BA5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Default="002E71C8" w:rsidP="00F57BA5">
            <w:pPr>
              <w:jc w:val="right"/>
            </w:pPr>
            <w:r>
              <w:t>105,000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</w:pPr>
            <w:r>
              <w:t>105,000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71C8" w:rsidRPr="00391532" w:rsidRDefault="002E71C8" w:rsidP="00F57BA5">
            <w:pPr>
              <w:jc w:val="right"/>
            </w:pPr>
            <w:r>
              <w:t>105,000</w:t>
            </w:r>
          </w:p>
        </w:tc>
      </w:tr>
      <w:tr w:rsidR="006255CD" w:rsidRPr="00391532" w:rsidTr="006255CD">
        <w:trPr>
          <w:trHeight w:val="369"/>
        </w:trPr>
        <w:tc>
          <w:tcPr>
            <w:tcW w:w="66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Социальная политика</w:t>
            </w:r>
          </w:p>
          <w:p w:rsidR="006255CD" w:rsidRPr="00391532" w:rsidRDefault="006255CD" w:rsidP="00FE7DD9">
            <w:pPr>
              <w:rPr>
                <w:bCs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150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225"/>
        </w:trPr>
        <w:tc>
          <w:tcPr>
            <w:tcW w:w="6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391532">
              <w:rPr>
                <w:szCs w:val="24"/>
              </w:rPr>
              <w:t>Комаровского</w:t>
            </w:r>
            <w:proofErr w:type="spellEnd"/>
            <w:r w:rsidRPr="00391532">
              <w:rPr>
                <w:szCs w:val="24"/>
              </w:rPr>
              <w:t xml:space="preserve"> сельсовета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  <w:r w:rsidRPr="00391532">
              <w:rPr>
                <w:szCs w:val="24"/>
              </w:rPr>
              <w:t xml:space="preserve"> годы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480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Расходы на доплаты к пенсиям муниципальных служащих</w:t>
            </w:r>
          </w:p>
          <w:p w:rsidR="006255CD" w:rsidRPr="00391532" w:rsidRDefault="006255CD" w:rsidP="00FE7DD9">
            <w:pPr>
              <w:rPr>
                <w:bCs/>
                <w:szCs w:val="24"/>
              </w:rPr>
            </w:pP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165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300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153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08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bCs/>
                <w:szCs w:val="24"/>
              </w:rPr>
            </w:pPr>
            <w:r w:rsidRPr="00391532">
              <w:rPr>
                <w:bCs/>
                <w:szCs w:val="24"/>
              </w:rPr>
              <w:t>24250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312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>
              <w:t>40,000</w:t>
            </w:r>
          </w:p>
        </w:tc>
      </w:tr>
      <w:tr w:rsidR="006255CD" w:rsidRPr="00391532" w:rsidTr="006255CD">
        <w:trPr>
          <w:trHeight w:val="237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Физическая культура и спорт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285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240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 xml:space="preserve">Муниципальная программа «Развитие культуры туризма, физической культуры и массового спорта в </w:t>
            </w:r>
            <w:proofErr w:type="spellStart"/>
            <w:r w:rsidRPr="00391532">
              <w:rPr>
                <w:szCs w:val="24"/>
              </w:rPr>
              <w:t>Комаровском</w:t>
            </w:r>
            <w:proofErr w:type="spellEnd"/>
            <w:r w:rsidRPr="00391532">
              <w:rPr>
                <w:szCs w:val="24"/>
              </w:rPr>
              <w:t xml:space="preserve"> сельсовете Кузнецкого района</w:t>
            </w:r>
            <w:r w:rsidR="00424CA8">
              <w:rPr>
                <w:szCs w:val="24"/>
              </w:rPr>
              <w:t xml:space="preserve"> пензенской области на 2015-2024</w:t>
            </w:r>
          </w:p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годы»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270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Расходы на мероприятия в области физической культуры и спорта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300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color w:val="000000"/>
                <w:szCs w:val="24"/>
              </w:rPr>
            </w:pPr>
            <w:r w:rsidRPr="00391532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267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  <w:tr w:rsidR="006255CD" w:rsidRPr="00391532" w:rsidTr="006255CD">
        <w:trPr>
          <w:trHeight w:val="612"/>
        </w:trPr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CD" w:rsidRDefault="006255CD" w:rsidP="00424CA8">
            <w:pPr>
              <w:rPr>
                <w:bCs/>
                <w:szCs w:val="24"/>
              </w:rPr>
            </w:pPr>
          </w:p>
          <w:p w:rsidR="006255CD" w:rsidRPr="00391532" w:rsidRDefault="006255CD" w:rsidP="00424C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00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5CD" w:rsidRPr="00391532" w:rsidRDefault="006255CD" w:rsidP="00FE7DD9">
            <w:pPr>
              <w:jc w:val="center"/>
              <w:rPr>
                <w:szCs w:val="24"/>
              </w:rPr>
            </w:pPr>
            <w:r w:rsidRPr="00391532">
              <w:rPr>
                <w:szCs w:val="24"/>
              </w:rPr>
              <w:t>27010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rPr>
                <w:szCs w:val="24"/>
              </w:rPr>
            </w:pPr>
            <w:r w:rsidRPr="00391532">
              <w:rPr>
                <w:szCs w:val="24"/>
              </w:rPr>
              <w:t>244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5CD" w:rsidRPr="00391532" w:rsidRDefault="006255CD" w:rsidP="00FE7DD9">
            <w:pPr>
              <w:jc w:val="right"/>
            </w:pPr>
            <w:r w:rsidRPr="00391532">
              <w:t>3,000</w:t>
            </w:r>
          </w:p>
        </w:tc>
      </w:tr>
    </w:tbl>
    <w:p w:rsidR="00273953" w:rsidRPr="00391532" w:rsidRDefault="00273953" w:rsidP="00273953"/>
    <w:p w:rsidR="00DC0493" w:rsidRDefault="00DC0493" w:rsidP="00273953">
      <w:pPr>
        <w:sectPr w:rsidR="00DC0493" w:rsidSect="009D1294">
          <w:pgSz w:w="16838" w:h="11906" w:orient="landscape"/>
          <w:pgMar w:top="1134" w:right="1418" w:bottom="1418" w:left="567" w:header="709" w:footer="709" w:gutter="0"/>
          <w:cols w:space="708"/>
          <w:titlePg/>
          <w:docGrid w:linePitch="360"/>
        </w:sectPr>
      </w:pPr>
    </w:p>
    <w:p w:rsidR="000C0E20" w:rsidRDefault="00BE78DB" w:rsidP="00273953">
      <w:r>
        <w:rPr>
          <w:sz w:val="28"/>
          <w:szCs w:val="28"/>
        </w:rPr>
        <w:lastRenderedPageBreak/>
        <w:t>1.4</w:t>
      </w:r>
      <w:r w:rsidR="00CD4580">
        <w:rPr>
          <w:sz w:val="28"/>
          <w:szCs w:val="28"/>
        </w:rPr>
        <w:t>. Приложение №10</w:t>
      </w:r>
      <w:r w:rsidR="00CD4580" w:rsidRPr="00C96D9D">
        <w:rPr>
          <w:sz w:val="28"/>
          <w:szCs w:val="28"/>
        </w:rPr>
        <w:t xml:space="preserve"> к решению изложить в </w:t>
      </w:r>
      <w:r w:rsidR="00CD4580">
        <w:rPr>
          <w:sz w:val="28"/>
          <w:szCs w:val="28"/>
        </w:rPr>
        <w:t xml:space="preserve">новой </w:t>
      </w:r>
      <w:r w:rsidR="00CD4580" w:rsidRPr="00C96D9D">
        <w:rPr>
          <w:sz w:val="28"/>
          <w:szCs w:val="28"/>
        </w:rPr>
        <w:t>редакции</w:t>
      </w:r>
    </w:p>
    <w:p w:rsidR="000C0E20" w:rsidRPr="00391532" w:rsidRDefault="000C0E20" w:rsidP="00273953"/>
    <w:p w:rsidR="000C0E20" w:rsidRPr="000C0E20" w:rsidRDefault="000C0E20" w:rsidP="000C0E20">
      <w:pPr>
        <w:jc w:val="right"/>
      </w:pPr>
      <w:r w:rsidRPr="000C0E20">
        <w:t xml:space="preserve">Приложение № 11 к решению </w:t>
      </w:r>
    </w:p>
    <w:p w:rsidR="000C0E20" w:rsidRPr="000C0E20" w:rsidRDefault="000C0E20" w:rsidP="000C0E20">
      <w:pPr>
        <w:jc w:val="right"/>
      </w:pPr>
      <w:r w:rsidRPr="000C0E20">
        <w:t>Комитета местного самоуправления</w:t>
      </w:r>
    </w:p>
    <w:p w:rsidR="000C0E20" w:rsidRPr="000C0E20" w:rsidRDefault="000C0E20" w:rsidP="000C0E20">
      <w:pPr>
        <w:jc w:val="right"/>
      </w:pPr>
      <w:proofErr w:type="spellStart"/>
      <w:r w:rsidRPr="000C0E20">
        <w:t>Комаровского</w:t>
      </w:r>
      <w:proofErr w:type="spellEnd"/>
      <w:r w:rsidRPr="000C0E20">
        <w:t xml:space="preserve"> сельсовета Кузнецкого района</w:t>
      </w:r>
    </w:p>
    <w:p w:rsidR="000C0E20" w:rsidRPr="000C0E20" w:rsidRDefault="000C0E20" w:rsidP="000C0E20">
      <w:pPr>
        <w:jc w:val="right"/>
      </w:pPr>
      <w:r w:rsidRPr="000C0E20">
        <w:t>Пензенской области</w:t>
      </w:r>
    </w:p>
    <w:p w:rsidR="000C0E20" w:rsidRPr="000C0E20" w:rsidRDefault="000C0E20" w:rsidP="000C0E20">
      <w:pPr>
        <w:jc w:val="right"/>
      </w:pPr>
      <w:r w:rsidRPr="000C0E20">
        <w:t xml:space="preserve">«О бюджете </w:t>
      </w:r>
      <w:proofErr w:type="spellStart"/>
      <w:r w:rsidRPr="000C0E20">
        <w:t>Комаровского</w:t>
      </w:r>
      <w:proofErr w:type="spellEnd"/>
      <w:r w:rsidRPr="000C0E20">
        <w:t xml:space="preserve"> сельсовета Кузнецкого района </w:t>
      </w:r>
    </w:p>
    <w:p w:rsidR="000C0E20" w:rsidRPr="000C0E20" w:rsidRDefault="000C0E20" w:rsidP="000C0E20">
      <w:pPr>
        <w:jc w:val="right"/>
      </w:pPr>
      <w:r w:rsidRPr="000C0E20">
        <w:t>Пензенской области на 20</w:t>
      </w:r>
      <w:r w:rsidR="00BC288D">
        <w:t>21</w:t>
      </w:r>
      <w:r w:rsidR="00FF145E">
        <w:t xml:space="preserve"> </w:t>
      </w:r>
      <w:r w:rsidRPr="000C0E20">
        <w:t xml:space="preserve"> год и </w:t>
      </w:r>
      <w:proofErr w:type="gramStart"/>
      <w:r w:rsidRPr="000C0E20">
        <w:t>на</w:t>
      </w:r>
      <w:proofErr w:type="gramEnd"/>
      <w:r w:rsidRPr="000C0E20">
        <w:t xml:space="preserve"> плановый </w:t>
      </w:r>
    </w:p>
    <w:p w:rsidR="000C0E20" w:rsidRPr="000C0E20" w:rsidRDefault="00BC288D" w:rsidP="000C0E20">
      <w:pPr>
        <w:jc w:val="right"/>
      </w:pPr>
      <w:r>
        <w:t>период 2022 и 2023</w:t>
      </w:r>
      <w:r w:rsidR="000C0E20" w:rsidRPr="000C0E20">
        <w:t xml:space="preserve"> годов»</w:t>
      </w:r>
    </w:p>
    <w:p w:rsidR="000C0E20" w:rsidRPr="000C0E20" w:rsidRDefault="000C0E20" w:rsidP="000C0E20">
      <w:pPr>
        <w:jc w:val="right"/>
      </w:pPr>
      <w:r w:rsidRPr="000C0E20">
        <w:t xml:space="preserve">от </w:t>
      </w:r>
      <w:r w:rsidR="00304F15">
        <w:t>25.12.</w:t>
      </w:r>
      <w:r w:rsidR="00DC0493">
        <w:t>20</w:t>
      </w:r>
      <w:r w:rsidR="00BC288D">
        <w:t>20</w:t>
      </w:r>
      <w:r w:rsidRPr="000C0E20">
        <w:t>г</w:t>
      </w:r>
      <w:r w:rsidR="00DC0493">
        <w:t>.№</w:t>
      </w:r>
      <w:r w:rsidR="00304F15">
        <w:t>155-51/7</w:t>
      </w:r>
      <w:r w:rsidRPr="000C0E20">
        <w:t xml:space="preserve">.  </w:t>
      </w:r>
    </w:p>
    <w:p w:rsidR="000C0E20" w:rsidRPr="000C0E20" w:rsidRDefault="000C0E20" w:rsidP="000C0E20">
      <w:pPr>
        <w:jc w:val="right"/>
      </w:pPr>
    </w:p>
    <w:p w:rsidR="00424CA8" w:rsidRPr="00424CA8" w:rsidRDefault="00424CA8" w:rsidP="00424CA8">
      <w:pPr>
        <w:jc w:val="center"/>
        <w:rPr>
          <w:sz w:val="28"/>
          <w:szCs w:val="28"/>
        </w:rPr>
      </w:pPr>
      <w:r w:rsidRPr="00424CA8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424CA8">
        <w:rPr>
          <w:bCs/>
          <w:sz w:val="28"/>
          <w:szCs w:val="28"/>
        </w:rPr>
        <w:t>Комаровского</w:t>
      </w:r>
      <w:proofErr w:type="spellEnd"/>
      <w:r w:rsidRPr="00424CA8">
        <w:rPr>
          <w:bCs/>
          <w:sz w:val="28"/>
          <w:szCs w:val="28"/>
        </w:rPr>
        <w:t xml:space="preserve"> сельсовета </w:t>
      </w:r>
      <w:r w:rsidRPr="00424CA8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</w:t>
      </w:r>
      <w:r>
        <w:rPr>
          <w:sz w:val="28"/>
          <w:szCs w:val="28"/>
        </w:rPr>
        <w:t>фикации расходов бюджета на 2021 год и на плановый период 2022 и 2023</w:t>
      </w:r>
      <w:r w:rsidRPr="00424CA8">
        <w:rPr>
          <w:sz w:val="28"/>
          <w:szCs w:val="28"/>
        </w:rPr>
        <w:t xml:space="preserve"> годов</w:t>
      </w:r>
    </w:p>
    <w:p w:rsidR="00424CA8" w:rsidRPr="00424CA8" w:rsidRDefault="00424CA8" w:rsidP="00424CA8">
      <w:pPr>
        <w:jc w:val="right"/>
      </w:pPr>
      <w:r w:rsidRPr="00424CA8">
        <w:t>(тыс. руб.)</w:t>
      </w:r>
    </w:p>
    <w:tbl>
      <w:tblPr>
        <w:tblW w:w="11389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089"/>
        <w:gridCol w:w="1431"/>
        <w:gridCol w:w="816"/>
        <w:gridCol w:w="712"/>
        <w:gridCol w:w="794"/>
        <w:gridCol w:w="17"/>
        <w:gridCol w:w="17"/>
        <w:gridCol w:w="17"/>
        <w:gridCol w:w="917"/>
        <w:gridCol w:w="17"/>
        <w:gridCol w:w="17"/>
        <w:gridCol w:w="17"/>
        <w:gridCol w:w="1306"/>
        <w:gridCol w:w="41"/>
        <w:gridCol w:w="1134"/>
        <w:gridCol w:w="47"/>
      </w:tblGrid>
      <w:tr w:rsidR="00424CA8" w:rsidRPr="00424CA8" w:rsidTr="00424CA8">
        <w:trPr>
          <w:gridAfter w:val="1"/>
          <w:wAfter w:w="47" w:type="dxa"/>
          <w:trHeight w:val="422"/>
          <w:tblHeader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Наименование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Целевая статья расхода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Вид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расхода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раздел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подраздел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Сумма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на 2020 год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Сумма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на 2021 год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Сумма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на 2022 год</w:t>
            </w:r>
          </w:p>
        </w:tc>
      </w:tr>
      <w:tr w:rsidR="0098384C" w:rsidRPr="0098384C" w:rsidTr="00424CA8">
        <w:trPr>
          <w:gridAfter w:val="1"/>
          <w:wAfter w:w="47" w:type="dxa"/>
          <w:trHeight w:val="846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 xml:space="preserve">Муниципальная  программа «Профилактика правонарушений, терроризма, экстремизма, межнациональных (межэтнических) конфликтов в </w:t>
            </w:r>
            <w:proofErr w:type="spellStart"/>
            <w:r w:rsidRPr="00424CA8">
              <w:rPr>
                <w:b/>
                <w:color w:val="000000"/>
                <w:szCs w:val="24"/>
              </w:rPr>
              <w:t>Комаровском</w:t>
            </w:r>
            <w:proofErr w:type="spellEnd"/>
            <w:r w:rsidRPr="00424CA8">
              <w:rPr>
                <w:b/>
                <w:color w:val="000000"/>
                <w:szCs w:val="24"/>
              </w:rPr>
              <w:t xml:space="preserve"> сельсовете Кузнецкого района</w:t>
            </w:r>
            <w:r>
              <w:rPr>
                <w:b/>
                <w:color w:val="000000"/>
                <w:szCs w:val="24"/>
              </w:rPr>
              <w:t xml:space="preserve"> Пензенской области на 2015-2024</w:t>
            </w:r>
            <w:r w:rsidRPr="00424CA8">
              <w:rPr>
                <w:b/>
                <w:color w:val="000000"/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0200000000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2,800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</w:tr>
      <w:tr w:rsidR="0098384C" w:rsidRPr="0098384C" w:rsidTr="00424CA8">
        <w:trPr>
          <w:gridAfter w:val="1"/>
          <w:wAfter w:w="47" w:type="dxa"/>
          <w:trHeight w:val="65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на исполнение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0220006070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0,800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126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Межбюджетные трансферты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0220006070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0,800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73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межбюджетные трансферты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0220006070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84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на пропагандистские мероприятия в сфере профилактики экстремизма и терроризма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0220064440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</w:tr>
      <w:tr w:rsidR="0098384C" w:rsidRPr="0098384C" w:rsidTr="00424CA8">
        <w:trPr>
          <w:gridAfter w:val="1"/>
          <w:wAfter w:w="47" w:type="dxa"/>
          <w:trHeight w:val="252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0220064440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</w:tr>
      <w:tr w:rsidR="0098384C" w:rsidRPr="0098384C" w:rsidTr="00424CA8">
        <w:trPr>
          <w:gridAfter w:val="1"/>
          <w:wAfter w:w="47" w:type="dxa"/>
          <w:trHeight w:val="28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0220064440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2,000</w:t>
            </w:r>
          </w:p>
        </w:tc>
      </w:tr>
      <w:tr w:rsidR="0098384C" w:rsidRPr="0098384C" w:rsidTr="00424CA8">
        <w:trPr>
          <w:gridAfter w:val="1"/>
          <w:wAfter w:w="47" w:type="dxa"/>
          <w:trHeight w:val="63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tabs>
                <w:tab w:val="left" w:pos="1276"/>
                <w:tab w:val="left" w:pos="4320"/>
              </w:tabs>
              <w:rPr>
                <w:b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 xml:space="preserve">Муниципальная  программа  </w:t>
            </w:r>
            <w:r w:rsidRPr="00424CA8">
              <w:rPr>
                <w:b/>
                <w:szCs w:val="24"/>
              </w:rPr>
              <w:t>«</w:t>
            </w:r>
            <w:r w:rsidRPr="00424CA8">
              <w:rPr>
                <w:b/>
                <w:color w:val="000000"/>
                <w:szCs w:val="24"/>
              </w:rPr>
              <w:t xml:space="preserve">Участие в предупреждении и ликвидации последствий чрезвычайных ситуаций в границах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</w:t>
            </w:r>
            <w:r w:rsidRPr="00424CA8">
              <w:rPr>
                <w:b/>
                <w:color w:val="000000"/>
                <w:szCs w:val="24"/>
              </w:rPr>
              <w:t xml:space="preserve">сельсовета Кузнецкого района Пензенской области и обеспечение первичных мер пожарной безопасности в границах населенных пунктов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</w:t>
            </w:r>
            <w:r w:rsidRPr="00424CA8">
              <w:rPr>
                <w:b/>
                <w:color w:val="000000"/>
                <w:szCs w:val="24"/>
              </w:rPr>
              <w:t>сельсовета Кузнецкого района Пензенской области</w:t>
            </w:r>
            <w:r w:rsidRPr="00424CA8">
              <w:rPr>
                <w:b/>
                <w:szCs w:val="24"/>
              </w:rPr>
              <w:t xml:space="preserve"> на </w:t>
            </w:r>
            <w:r w:rsidR="00BD0503">
              <w:rPr>
                <w:b/>
                <w:spacing w:val="-2"/>
                <w:szCs w:val="24"/>
              </w:rPr>
              <w:t xml:space="preserve"> 2015-2024</w:t>
            </w:r>
            <w:r w:rsidRPr="00424CA8">
              <w:rPr>
                <w:b/>
                <w:spacing w:val="-2"/>
                <w:szCs w:val="24"/>
              </w:rPr>
              <w:t xml:space="preserve"> годы</w:t>
            </w:r>
            <w:r w:rsidRPr="00424CA8">
              <w:rPr>
                <w:b/>
                <w:szCs w:val="24"/>
              </w:rPr>
              <w:t>»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CD4580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217,500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BD0503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BD0503" w:rsidRPr="0098384C">
              <w:rPr>
                <w:szCs w:val="24"/>
              </w:rPr>
              <w:t>63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BD0503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BD0503" w:rsidRPr="0098384C">
              <w:rPr>
                <w:szCs w:val="24"/>
              </w:rPr>
              <w:t>63</w:t>
            </w:r>
            <w:r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63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Резервный фонд Администрации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сельсовета Кузнецкого района Пензенской области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0300020500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45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бюджетные ассигнования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0300020500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906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Резервные средства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0300020500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1166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0300064460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162,700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</w:tr>
      <w:tr w:rsidR="0098384C" w:rsidRPr="0098384C" w:rsidTr="00424CA8">
        <w:trPr>
          <w:gridAfter w:val="1"/>
          <w:wAfter w:w="47" w:type="dxa"/>
          <w:trHeight w:val="25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0300064460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162,700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</w:tr>
      <w:tr w:rsidR="0098384C" w:rsidRPr="0098384C" w:rsidTr="000872B9">
        <w:trPr>
          <w:gridAfter w:val="1"/>
          <w:wAfter w:w="47" w:type="dxa"/>
          <w:trHeight w:val="84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0300064460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162,700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113,000</w:t>
            </w:r>
          </w:p>
        </w:tc>
      </w:tr>
      <w:tr w:rsidR="0098384C" w:rsidRPr="0098384C" w:rsidTr="000872B9">
        <w:trPr>
          <w:gridAfter w:val="1"/>
          <w:wAfter w:w="47" w:type="dxa"/>
          <w:trHeight w:val="252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0872B9" w:rsidRDefault="000872B9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0872B9">
              <w:rPr>
                <w:b/>
                <w:szCs w:val="24"/>
              </w:rPr>
              <w:t>Расходы на мероприятия по предупреждению и ликвидации последствий чрезвычайных ситуаций в границах поселений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424CA8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0300064450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72B9" w:rsidRPr="00424CA8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B9" w:rsidRPr="00424CA8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4,800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72B9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0872B9">
        <w:trPr>
          <w:gridAfter w:val="1"/>
          <w:wAfter w:w="47" w:type="dxa"/>
          <w:trHeight w:val="216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0300064450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4,800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336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0300064450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72B9" w:rsidRPr="00424CA8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4,800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72B9" w:rsidRPr="0098384C" w:rsidRDefault="000872B9" w:rsidP="006872E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63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proofErr w:type="spellStart"/>
            <w:r w:rsidRPr="00424CA8">
              <w:rPr>
                <w:b/>
                <w:szCs w:val="24"/>
              </w:rPr>
              <w:t>Комаровском</w:t>
            </w:r>
            <w:proofErr w:type="spellEnd"/>
            <w:r w:rsidRPr="00424CA8">
              <w:rPr>
                <w:b/>
                <w:szCs w:val="24"/>
              </w:rPr>
              <w:t xml:space="preserve"> сельсовете </w:t>
            </w:r>
            <w:r w:rsidRPr="00424CA8">
              <w:rPr>
                <w:b/>
                <w:szCs w:val="24"/>
              </w:rPr>
              <w:lastRenderedPageBreak/>
              <w:t>Кузнецкого района</w:t>
            </w:r>
            <w:r w:rsidR="00BD0503">
              <w:rPr>
                <w:b/>
                <w:szCs w:val="24"/>
              </w:rPr>
              <w:t xml:space="preserve"> Пензенской области на 2015-2024</w:t>
            </w:r>
            <w:r w:rsidRPr="00424CA8">
              <w:rPr>
                <w:b/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CD4580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471,472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269,000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280</w:t>
            </w:r>
            <w:r w:rsidR="00424CA8" w:rsidRPr="0098384C">
              <w:rPr>
                <w:bCs/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17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0400006090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199,862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color w:val="000000"/>
                <w:szCs w:val="24"/>
              </w:rPr>
              <w:t>Межбюджетные трансферты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0400006090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199,862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8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межбюджетные трансферты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0400006090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199,862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42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color w:val="000000"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>Содержание и обслуживание казны поселения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0400020310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CD4580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268,610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BD0503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265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275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51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0400020310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CD4580" w:rsidP="00424CA8">
            <w:pPr>
              <w:jc w:val="center"/>
            </w:pPr>
            <w:r w:rsidRPr="0098384C">
              <w:t>268,610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265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275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303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0400020310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CD4580" w:rsidP="00424CA8">
            <w:pPr>
              <w:jc w:val="center"/>
            </w:pPr>
            <w:r w:rsidRPr="0098384C">
              <w:t>268,610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265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275</w:t>
            </w:r>
            <w:r w:rsidR="00424CA8" w:rsidRPr="0098384C">
              <w:rPr>
                <w:bCs/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63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на мероприятия в области физической культуры и спорта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0400027010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</w:tr>
      <w:tr w:rsidR="0098384C" w:rsidRPr="0098384C" w:rsidTr="00424CA8">
        <w:trPr>
          <w:gridAfter w:val="1"/>
          <w:wAfter w:w="47" w:type="dxa"/>
          <w:trHeight w:val="20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0400027010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0400027010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08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3,000</w:t>
            </w:r>
          </w:p>
        </w:tc>
      </w:tr>
      <w:tr w:rsidR="0098384C" w:rsidRPr="0098384C" w:rsidTr="00424CA8">
        <w:trPr>
          <w:gridAfter w:val="1"/>
          <w:wAfter w:w="47" w:type="dxa"/>
          <w:trHeight w:val="739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Муниципальная  программа «Управление муниципальным имуществом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сельсовета Кузнецкого района</w:t>
            </w:r>
            <w:r w:rsidR="00BD0503">
              <w:rPr>
                <w:b/>
                <w:szCs w:val="24"/>
              </w:rPr>
              <w:t xml:space="preserve"> Пензенской области на 2015-2024</w:t>
            </w:r>
            <w:r w:rsidRPr="00424CA8">
              <w:rPr>
                <w:b/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33E0E" w:rsidP="00BD0503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88,350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8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color w:val="000000"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 xml:space="preserve">Содержание и обслуживание казны 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0500020310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40,000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0500020310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40,000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0500020310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40,000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0500020410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0500020410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424CA8"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424CA8"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0500020410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424CA8" w:rsidRPr="0098384C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424CA8"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33E0E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33,350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4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33E0E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33,350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33E0E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33,350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189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color w:val="000000"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>Расходы на обеспечение внесения сведений о границах муниципального образования, границах населенных пунктов, границах территориальных зон в государственный кадастр недвижимости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</w:tr>
      <w:tr w:rsidR="0098384C" w:rsidRPr="0098384C" w:rsidTr="00424CA8">
        <w:trPr>
          <w:gridAfter w:val="1"/>
          <w:wAfter w:w="47" w:type="dxa"/>
          <w:trHeight w:val="123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</w:tr>
      <w:tr w:rsidR="0098384C" w:rsidRPr="0098384C" w:rsidTr="00424CA8">
        <w:trPr>
          <w:gridAfter w:val="1"/>
          <w:wAfter w:w="47" w:type="dxa"/>
          <w:trHeight w:val="16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0500040020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D0503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Муниципальная  программа «Обеспечение коммунальными услугами населения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сельсовета Кузнецкого района</w:t>
            </w:r>
            <w:r w:rsidR="00BD0503">
              <w:rPr>
                <w:b/>
                <w:szCs w:val="24"/>
              </w:rPr>
              <w:t xml:space="preserve"> Пензенской области на 2015-2024</w:t>
            </w:r>
            <w:r w:rsidRPr="00424CA8">
              <w:rPr>
                <w:b/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0700000000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093EB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1505,514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1677,139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1607,267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1E54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Подпрограмма «Благоустройство населенных пунктов </w:t>
            </w:r>
            <w:proofErr w:type="spellStart"/>
            <w:r w:rsidRPr="00424CA8">
              <w:rPr>
                <w:szCs w:val="24"/>
              </w:rPr>
              <w:t>Комаровского</w:t>
            </w:r>
            <w:proofErr w:type="spellEnd"/>
            <w:r w:rsidRPr="00424CA8">
              <w:rPr>
                <w:szCs w:val="24"/>
              </w:rPr>
              <w:t xml:space="preserve"> сельсовета Кузнецкого района</w:t>
            </w:r>
            <w:r w:rsidR="00BD0503">
              <w:rPr>
                <w:szCs w:val="24"/>
              </w:rPr>
              <w:t xml:space="preserve"> Пензенской области на 2015-2024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1008,000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1377,139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5A1E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1307</w:t>
            </w:r>
            <w:r w:rsidR="00424CA8" w:rsidRPr="0098384C">
              <w:rPr>
                <w:szCs w:val="24"/>
              </w:rPr>
              <w:t>,</w:t>
            </w:r>
            <w:r w:rsidRPr="0098384C">
              <w:rPr>
                <w:szCs w:val="24"/>
              </w:rPr>
              <w:t>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0720000000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1008,000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137,139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1307,267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Основное мероприятие «Модернизация и содержание сетей улично-дорожного освещения»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072010000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662,000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5A1E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</w:t>
            </w:r>
            <w:r w:rsidR="005A1E54" w:rsidRPr="0098384C">
              <w:rPr>
                <w:szCs w:val="24"/>
              </w:rPr>
              <w:t>70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720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0720166110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662,000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5A1E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</w:t>
            </w:r>
            <w:r w:rsidR="005A1E54" w:rsidRPr="0098384C">
              <w:rPr>
                <w:szCs w:val="24"/>
              </w:rPr>
              <w:t>70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720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84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0720166110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662,000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5A1E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</w:t>
            </w:r>
            <w:r w:rsidR="005A1E54" w:rsidRPr="0098384C">
              <w:rPr>
                <w:szCs w:val="24"/>
              </w:rPr>
              <w:t>70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720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31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0720166110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662,000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5A1E54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</w:t>
            </w:r>
            <w:r w:rsidR="005A1E54" w:rsidRPr="0098384C">
              <w:rPr>
                <w:szCs w:val="24"/>
              </w:rPr>
              <w:t>70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720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222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Основное мероприятие «Повышение безопасности дорожного движения»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0720300000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346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707,139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587,267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0720346010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346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707,139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587,267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0720346010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346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707,139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587,267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0720346010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09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346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707,139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587,267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Подпрограмма «Строительство, капитальный ремонт и содержание инженерной инфраструктуры в </w:t>
            </w:r>
            <w:proofErr w:type="spellStart"/>
            <w:r w:rsidRPr="00424CA8">
              <w:rPr>
                <w:szCs w:val="24"/>
              </w:rPr>
              <w:t>Комаровском</w:t>
            </w:r>
            <w:proofErr w:type="spellEnd"/>
            <w:r w:rsidRPr="00424CA8">
              <w:rPr>
                <w:szCs w:val="24"/>
              </w:rPr>
              <w:t xml:space="preserve"> сельсовете Кузнецкого района пензенской области на 20</w:t>
            </w:r>
            <w:r w:rsidR="005A1E54">
              <w:rPr>
                <w:szCs w:val="24"/>
              </w:rPr>
              <w:t>15-2024</w:t>
            </w:r>
            <w:r w:rsidRPr="00424CA8">
              <w:rPr>
                <w:szCs w:val="24"/>
              </w:rPr>
              <w:t>годы»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0710000000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CD4580" w:rsidP="00BE78D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</w:t>
            </w:r>
            <w:r w:rsidR="00BE78DB" w:rsidRPr="0098384C">
              <w:rPr>
                <w:szCs w:val="24"/>
              </w:rPr>
              <w:t>02</w:t>
            </w:r>
            <w:r w:rsidRPr="0098384C">
              <w:rPr>
                <w:szCs w:val="24"/>
              </w:rPr>
              <w:t>,514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Расходы на развитие и содержание сетей водоснабжения в населенных пунктах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0710065140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CD4580" w:rsidP="00BE78D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</w:t>
            </w:r>
            <w:r w:rsidR="00BE78DB" w:rsidRPr="0098384C">
              <w:rPr>
                <w:szCs w:val="24"/>
              </w:rPr>
              <w:t>02</w:t>
            </w:r>
            <w:r w:rsidRPr="0098384C">
              <w:rPr>
                <w:szCs w:val="24"/>
              </w:rPr>
              <w:t>,514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  <w:r w:rsidR="00424CA8"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390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0710065140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02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CD4580" w:rsidP="00BE78D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</w:t>
            </w:r>
            <w:r w:rsidR="00BE78DB" w:rsidRPr="0098384C">
              <w:rPr>
                <w:szCs w:val="24"/>
              </w:rPr>
              <w:t>02</w:t>
            </w:r>
            <w:r w:rsidRPr="0098384C">
              <w:rPr>
                <w:szCs w:val="24"/>
              </w:rPr>
              <w:t>,514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  <w:r w:rsidR="00424CA8"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30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0710065140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CD4580" w:rsidP="00BE78D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</w:t>
            </w:r>
            <w:r w:rsidR="00BE78DB" w:rsidRPr="0098384C">
              <w:rPr>
                <w:szCs w:val="24"/>
              </w:rPr>
              <w:t>02</w:t>
            </w:r>
            <w:r w:rsidRPr="0098384C">
              <w:rPr>
                <w:szCs w:val="24"/>
              </w:rPr>
              <w:t>,514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</w:t>
            </w:r>
            <w:r w:rsidR="00424CA8" w:rsidRPr="0098384C">
              <w:rPr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18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color w:val="000000"/>
                <w:szCs w:val="24"/>
              </w:rPr>
              <w:t>Основное мероприятие «Повышение уровня благоустройства»</w:t>
            </w:r>
          </w:p>
          <w:p w:rsidR="00424CA8" w:rsidRPr="00424CA8" w:rsidRDefault="00424CA8" w:rsidP="00424CA8">
            <w:pPr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A1E54" w:rsidP="00BE78DB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</w:t>
            </w:r>
            <w:r w:rsidR="00BE78DB" w:rsidRPr="0098384C">
              <w:rPr>
                <w:szCs w:val="24"/>
              </w:rPr>
              <w:t>95</w:t>
            </w:r>
            <w:r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180,000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180,000</w:t>
            </w:r>
          </w:p>
        </w:tc>
      </w:tr>
      <w:tr w:rsidR="0098384C" w:rsidRPr="0098384C" w:rsidTr="00424CA8">
        <w:trPr>
          <w:gridAfter w:val="1"/>
          <w:wAfter w:w="47" w:type="dxa"/>
          <w:trHeight w:val="19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</w:p>
          <w:p w:rsidR="00424CA8" w:rsidRPr="00424CA8" w:rsidRDefault="00424CA8" w:rsidP="00424CA8">
            <w:pPr>
              <w:rPr>
                <w:b/>
                <w:color w:val="000000"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>Расходы по организации ритуальных услуг и содержание мест захоронений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20,000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20,000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20,000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2</w:t>
            </w:r>
            <w:r w:rsidR="00424CA8" w:rsidRPr="0098384C">
              <w:rPr>
                <w:bCs/>
                <w:szCs w:val="24"/>
              </w:rPr>
              <w:t>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0720266130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E78DB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25</w:t>
            </w:r>
            <w:r w:rsidR="005A1E54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0720266130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E78DB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25</w:t>
            </w:r>
            <w:r w:rsidR="005A1E54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Иные закупки товаров, работ и услуг </w:t>
            </w:r>
            <w:r w:rsidRPr="00424CA8">
              <w:rPr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0720266130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BE78DB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25</w:t>
            </w:r>
            <w:r w:rsidR="005A1E54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lastRenderedPageBreak/>
              <w:t>Расходы по организации благоустройства и озеленения территории поселения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</w:tr>
      <w:tr w:rsidR="0098384C" w:rsidRPr="0098384C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0720266140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A1E54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150,000</w:t>
            </w:r>
          </w:p>
        </w:tc>
      </w:tr>
      <w:tr w:rsidR="0098384C" w:rsidRPr="0098384C" w:rsidTr="00424CA8">
        <w:trPr>
          <w:gridAfter w:val="1"/>
          <w:wAfter w:w="47" w:type="dxa"/>
          <w:trHeight w:val="294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</w:t>
            </w:r>
            <w:proofErr w:type="spellStart"/>
            <w:r w:rsidRPr="00424CA8">
              <w:rPr>
                <w:b/>
                <w:szCs w:val="24"/>
              </w:rPr>
              <w:t>Комаровского</w:t>
            </w:r>
            <w:proofErr w:type="spellEnd"/>
            <w:r w:rsidRPr="00424CA8">
              <w:rPr>
                <w:b/>
                <w:szCs w:val="24"/>
              </w:rPr>
              <w:t xml:space="preserve"> сельсовета Кузнецкого района Пензен</w:t>
            </w:r>
            <w:r w:rsidR="00522E58">
              <w:rPr>
                <w:b/>
                <w:szCs w:val="24"/>
              </w:rPr>
              <w:t>ской области на 2015-2024</w:t>
            </w:r>
            <w:r w:rsidRPr="00424CA8">
              <w:rPr>
                <w:b/>
                <w:szCs w:val="24"/>
              </w:rPr>
              <w:t xml:space="preserve"> годы»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093EB3" w:rsidP="00424CA8">
            <w:pPr>
              <w:autoSpaceDE w:val="0"/>
              <w:autoSpaceDN w:val="0"/>
              <w:adjustRightInd w:val="0"/>
              <w:ind w:left="-270" w:firstLine="27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2909,46</w:t>
            </w:r>
            <w:r w:rsidR="008236BC" w:rsidRPr="0098384C">
              <w:rPr>
                <w:szCs w:val="24"/>
              </w:rPr>
              <w:t>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2659,764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2668,683</w:t>
            </w:r>
          </w:p>
        </w:tc>
      </w:tr>
      <w:tr w:rsidR="0098384C" w:rsidRPr="0098384C" w:rsidTr="00424CA8">
        <w:trPr>
          <w:gridAfter w:val="1"/>
          <w:wAfter w:w="47" w:type="dxa"/>
          <w:trHeight w:val="333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762,315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769,938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800,</w:t>
            </w:r>
            <w:r w:rsidR="00522E58" w:rsidRPr="0098384C">
              <w:rPr>
                <w:szCs w:val="24"/>
              </w:rPr>
              <w:t>735</w:t>
            </w:r>
          </w:p>
        </w:tc>
      </w:tr>
      <w:tr w:rsidR="0098384C" w:rsidRPr="0098384C" w:rsidTr="00424CA8">
        <w:trPr>
          <w:gridAfter w:val="1"/>
          <w:wAfter w:w="47" w:type="dxa"/>
          <w:trHeight w:val="48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  <w:r w:rsidRPr="00424CA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762,315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769,</w:t>
            </w:r>
            <w:r w:rsidR="00522E58" w:rsidRPr="0098384C">
              <w:rPr>
                <w:szCs w:val="24"/>
              </w:rPr>
              <w:t>938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800,</w:t>
            </w:r>
            <w:r w:rsidR="00522E58" w:rsidRPr="0098384C">
              <w:rPr>
                <w:szCs w:val="24"/>
              </w:rPr>
              <w:t>735</w:t>
            </w:r>
          </w:p>
        </w:tc>
      </w:tr>
      <w:tr w:rsidR="0098384C" w:rsidRPr="0098384C" w:rsidTr="00424CA8">
        <w:trPr>
          <w:gridAfter w:val="1"/>
          <w:wAfter w:w="47" w:type="dxa"/>
          <w:trHeight w:val="18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ind w:right="-30"/>
              <w:rPr>
                <w:szCs w:val="24"/>
              </w:rPr>
            </w:pPr>
            <w:r w:rsidRPr="00424CA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762,315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769,</w:t>
            </w:r>
            <w:r w:rsidR="00522E58" w:rsidRPr="0098384C">
              <w:rPr>
                <w:szCs w:val="24"/>
              </w:rPr>
              <w:t>938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800,</w:t>
            </w:r>
            <w:r w:rsidR="00522E58" w:rsidRPr="0098384C">
              <w:rPr>
                <w:szCs w:val="24"/>
              </w:rPr>
              <w:t>735</w:t>
            </w:r>
          </w:p>
        </w:tc>
      </w:tr>
      <w:tr w:rsidR="0098384C" w:rsidRPr="0098384C" w:rsidTr="00424CA8">
        <w:trPr>
          <w:gridAfter w:val="1"/>
          <w:wAfter w:w="47" w:type="dxa"/>
          <w:trHeight w:val="22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479,635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484,</w:t>
            </w:r>
            <w:r w:rsidR="00522E58" w:rsidRPr="0098384C">
              <w:rPr>
                <w:szCs w:val="24"/>
              </w:rPr>
              <w:t>432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503,</w:t>
            </w:r>
            <w:r w:rsidR="00522E58" w:rsidRPr="0098384C">
              <w:rPr>
                <w:szCs w:val="24"/>
              </w:rPr>
              <w:t>809</w:t>
            </w:r>
          </w:p>
        </w:tc>
      </w:tr>
      <w:tr w:rsidR="0098384C" w:rsidRPr="0098384C" w:rsidTr="00424CA8">
        <w:trPr>
          <w:gridAfter w:val="1"/>
          <w:wAfter w:w="47" w:type="dxa"/>
          <w:trHeight w:val="13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105,860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106,919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111,1</w:t>
            </w:r>
            <w:r w:rsidR="00522E58" w:rsidRPr="0098384C">
              <w:rPr>
                <w:szCs w:val="24"/>
              </w:rPr>
              <w:t>95</w:t>
            </w:r>
          </w:p>
        </w:tc>
      </w:tr>
      <w:tr w:rsidR="0098384C" w:rsidRPr="0098384C" w:rsidTr="00424CA8">
        <w:trPr>
          <w:gridAfter w:val="1"/>
          <w:wAfter w:w="47" w:type="dxa"/>
          <w:trHeight w:val="469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0800002110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176,82</w:t>
            </w:r>
          </w:p>
        </w:tc>
        <w:tc>
          <w:tcPr>
            <w:tcW w:w="1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178,5</w:t>
            </w:r>
            <w:r w:rsidR="00522E58" w:rsidRPr="0098384C">
              <w:rPr>
                <w:szCs w:val="24"/>
              </w:rPr>
              <w:t>87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185,7</w:t>
            </w:r>
            <w:r w:rsidR="00522E58" w:rsidRPr="0098384C">
              <w:rPr>
                <w:szCs w:val="24"/>
              </w:rPr>
              <w:t>31</w:t>
            </w:r>
          </w:p>
        </w:tc>
      </w:tr>
      <w:tr w:rsidR="0098384C" w:rsidRPr="0098384C" w:rsidTr="00424CA8">
        <w:trPr>
          <w:gridAfter w:val="1"/>
          <w:wAfter w:w="47" w:type="dxa"/>
          <w:trHeight w:val="42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1185,21</w:t>
            </w:r>
            <w:r w:rsidR="008236BC" w:rsidRPr="0098384C">
              <w:rPr>
                <w:szCs w:val="24"/>
              </w:rPr>
              <w:t>8</w:t>
            </w:r>
          </w:p>
        </w:tc>
        <w:tc>
          <w:tcPr>
            <w:tcW w:w="1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1197,07</w:t>
            </w:r>
            <w:r w:rsidR="00424CA8" w:rsidRPr="0098384C">
              <w:rPr>
                <w:szCs w:val="24"/>
              </w:rPr>
              <w:t>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1244,</w:t>
            </w:r>
            <w:r w:rsidR="00522E58" w:rsidRPr="0098384C">
              <w:rPr>
                <w:szCs w:val="24"/>
              </w:rPr>
              <w:t>953</w:t>
            </w:r>
          </w:p>
        </w:tc>
      </w:tr>
      <w:tr w:rsidR="0098384C" w:rsidRPr="0098384C" w:rsidTr="00424CA8">
        <w:trPr>
          <w:gridAfter w:val="1"/>
          <w:wAfter w:w="47" w:type="dxa"/>
          <w:trHeight w:val="42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1185,21</w:t>
            </w:r>
            <w:r w:rsidR="008236BC" w:rsidRPr="0098384C">
              <w:rPr>
                <w:szCs w:val="24"/>
              </w:rPr>
              <w:t>8</w:t>
            </w:r>
          </w:p>
        </w:tc>
        <w:tc>
          <w:tcPr>
            <w:tcW w:w="135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1197,0</w:t>
            </w:r>
            <w:r w:rsidR="00522E58" w:rsidRPr="0098384C">
              <w:rPr>
                <w:szCs w:val="24"/>
              </w:rPr>
              <w:t>70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1244,</w:t>
            </w:r>
            <w:r w:rsidR="00522E58" w:rsidRPr="0098384C">
              <w:rPr>
                <w:szCs w:val="24"/>
              </w:rPr>
              <w:t>953</w:t>
            </w:r>
          </w:p>
        </w:tc>
      </w:tr>
      <w:tr w:rsidR="0098384C" w:rsidRPr="0098384C" w:rsidTr="00424CA8">
        <w:trPr>
          <w:gridAfter w:val="1"/>
          <w:wAfter w:w="47" w:type="dxa"/>
          <w:trHeight w:val="846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1185,21</w:t>
            </w:r>
            <w:r w:rsidR="008236BC" w:rsidRPr="0098384C">
              <w:rPr>
                <w:szCs w:val="24"/>
              </w:rPr>
              <w:t>8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1197,07</w:t>
            </w:r>
            <w:r w:rsidR="00424CA8" w:rsidRPr="0098384C">
              <w:rPr>
                <w:szCs w:val="24"/>
              </w:rPr>
              <w:t>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522E5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1244,</w:t>
            </w:r>
            <w:r w:rsidR="00522E58" w:rsidRPr="0098384C">
              <w:rPr>
                <w:szCs w:val="24"/>
              </w:rPr>
              <w:t>953</w:t>
            </w:r>
          </w:p>
        </w:tc>
      </w:tr>
      <w:tr w:rsidR="0098384C" w:rsidRPr="0098384C" w:rsidTr="00424CA8">
        <w:trPr>
          <w:gridAfter w:val="1"/>
          <w:wAfter w:w="47" w:type="dxa"/>
          <w:trHeight w:val="66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522E5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784,430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792,</w:t>
            </w:r>
            <w:r w:rsidR="006112C7" w:rsidRPr="0098384C">
              <w:rPr>
                <w:szCs w:val="24"/>
              </w:rPr>
              <w:t>274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823,9</w:t>
            </w:r>
            <w:r w:rsidR="006112C7" w:rsidRPr="0098384C">
              <w:rPr>
                <w:szCs w:val="24"/>
              </w:rPr>
              <w:t>65</w:t>
            </w:r>
          </w:p>
        </w:tc>
      </w:tr>
      <w:tr w:rsidR="0098384C" w:rsidRPr="0098384C" w:rsidTr="00424CA8">
        <w:trPr>
          <w:gridAfter w:val="1"/>
          <w:wAfter w:w="47" w:type="dxa"/>
          <w:trHeight w:val="369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125,876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127,</w:t>
            </w:r>
            <w:r w:rsidR="006112C7" w:rsidRPr="0098384C">
              <w:rPr>
                <w:szCs w:val="24"/>
              </w:rPr>
              <w:t>134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132,2</w:t>
            </w:r>
            <w:r w:rsidR="006112C7" w:rsidRPr="0098384C">
              <w:rPr>
                <w:szCs w:val="24"/>
              </w:rPr>
              <w:t>20</w:t>
            </w:r>
          </w:p>
        </w:tc>
      </w:tr>
      <w:tr w:rsidR="0098384C" w:rsidRPr="0098384C" w:rsidTr="00424CA8">
        <w:trPr>
          <w:gridAfter w:val="1"/>
          <w:wAfter w:w="47" w:type="dxa"/>
          <w:trHeight w:val="66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080002120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274,913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277,</w:t>
            </w:r>
            <w:r w:rsidR="006112C7" w:rsidRPr="0098384C">
              <w:rPr>
                <w:szCs w:val="24"/>
              </w:rPr>
              <w:t>662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288,</w:t>
            </w:r>
            <w:r w:rsidR="006112C7" w:rsidRPr="0098384C">
              <w:rPr>
                <w:szCs w:val="24"/>
              </w:rPr>
              <w:t>768</w:t>
            </w:r>
          </w:p>
        </w:tc>
      </w:tr>
      <w:tr w:rsidR="0098384C" w:rsidRPr="0098384C" w:rsidTr="00424CA8">
        <w:trPr>
          <w:gridAfter w:val="1"/>
          <w:wAfter w:w="47" w:type="dxa"/>
          <w:trHeight w:val="66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093EB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898,027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672,756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602,995</w:t>
            </w:r>
          </w:p>
        </w:tc>
      </w:tr>
      <w:tr w:rsidR="0098384C" w:rsidRPr="0098384C" w:rsidTr="00424CA8">
        <w:trPr>
          <w:gridAfter w:val="1"/>
          <w:wAfter w:w="47" w:type="dxa"/>
          <w:trHeight w:val="66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093EB3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860,027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384C">
              <w:rPr>
                <w:szCs w:val="24"/>
              </w:rPr>
              <w:t>634,756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384C">
              <w:rPr>
                <w:szCs w:val="24"/>
              </w:rPr>
              <w:t>563,995</w:t>
            </w:r>
          </w:p>
        </w:tc>
      </w:tr>
      <w:tr w:rsidR="0098384C" w:rsidRPr="0098384C" w:rsidTr="00424CA8">
        <w:trPr>
          <w:gridAfter w:val="1"/>
          <w:wAfter w:w="47" w:type="dxa"/>
          <w:trHeight w:val="66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093EB3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384C">
              <w:rPr>
                <w:szCs w:val="24"/>
              </w:rPr>
              <w:t>860,027</w:t>
            </w:r>
          </w:p>
          <w:p w:rsidR="00093EB3" w:rsidRPr="0098384C" w:rsidRDefault="00093EB3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384C">
              <w:rPr>
                <w:szCs w:val="24"/>
              </w:rPr>
              <w:t>634,756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8384C">
              <w:rPr>
                <w:szCs w:val="24"/>
              </w:rPr>
              <w:t>563,995</w:t>
            </w:r>
          </w:p>
        </w:tc>
      </w:tr>
      <w:tr w:rsidR="0098384C" w:rsidRPr="0098384C" w:rsidTr="00424CA8">
        <w:trPr>
          <w:gridAfter w:val="1"/>
          <w:wAfter w:w="47" w:type="dxa"/>
          <w:trHeight w:val="444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бюджетные ассигнования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38,000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39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42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850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38,000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39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98384C" w:rsidRPr="0098384C" w:rsidTr="00424CA8">
        <w:trPr>
          <w:gridAfter w:val="1"/>
          <w:wAfter w:w="47" w:type="dxa"/>
          <w:trHeight w:val="633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851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30,0</w:t>
            </w:r>
            <w:r w:rsidR="00424CA8" w:rsidRPr="0098384C">
              <w:rPr>
                <w:szCs w:val="24"/>
              </w:rPr>
              <w:t>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30,000</w:t>
            </w:r>
          </w:p>
        </w:tc>
      </w:tr>
      <w:tr w:rsidR="0098384C" w:rsidRPr="0098384C" w:rsidTr="00424CA8">
        <w:trPr>
          <w:gridAfter w:val="1"/>
          <w:wAfter w:w="47" w:type="dxa"/>
          <w:trHeight w:val="422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0800002200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852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9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216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Расходы на исполнение полномочий в сфере закупок для муниципальных нужд муниципальных заказчиков, заказчиков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4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Межбюджетные трансферты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75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межбюджетные трансферты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33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исполнение полномочий </w:t>
            </w:r>
            <w:r w:rsidRPr="00424CA8">
              <w:rPr>
                <w:szCs w:val="24"/>
              </w:rPr>
              <w:lastRenderedPageBreak/>
              <w:t>по формированию, исполнению и контролю за исполнение бюджета поселения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0800006020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16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192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межбюджетные трансферты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24,400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76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6,</w:t>
            </w:r>
            <w:r w:rsidR="006112C7" w:rsidRPr="0098384C">
              <w:rPr>
                <w:szCs w:val="24"/>
              </w:rPr>
              <w:t>100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5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Межбюджетные трансферты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0800006040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6,</w:t>
            </w:r>
            <w:r w:rsidR="006112C7" w:rsidRPr="0098384C">
              <w:rPr>
                <w:szCs w:val="24"/>
              </w:rPr>
              <w:t>100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88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межбюджетные трансферты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0800006040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540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6112C7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6,</w:t>
            </w:r>
            <w:r w:rsidR="006112C7" w:rsidRPr="0098384C">
              <w:rPr>
                <w:szCs w:val="24"/>
              </w:rPr>
              <w:t>100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4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повышение профессионального уровня и повышения квалификации муниципальных служащих  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228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0800021090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0800021090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0800021090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8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</w:t>
            </w:r>
            <w:r w:rsidR="00424CA8" w:rsidRPr="0098384C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6112C7" w:rsidP="00424CA8">
            <w:pPr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15</w:t>
            </w:r>
            <w:r w:rsidR="00424CA8" w:rsidRPr="0098384C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8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8,</w:t>
            </w:r>
            <w:r w:rsidR="00424CA8" w:rsidRPr="00424CA8">
              <w:rPr>
                <w:szCs w:val="24"/>
              </w:rPr>
              <w:t>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424CA8" w:rsidRPr="00424CA8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424CA8" w:rsidRPr="00424CA8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77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0800021100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01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424CA8" w:rsidRPr="00424CA8">
              <w:rPr>
                <w:szCs w:val="24"/>
              </w:rPr>
              <w:t>,000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424CA8" w:rsidRPr="00424CA8">
              <w:rPr>
                <w:szCs w:val="24"/>
              </w:rPr>
              <w:t>,000</w:t>
            </w:r>
          </w:p>
        </w:tc>
        <w:tc>
          <w:tcPr>
            <w:tcW w:w="122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424CA8" w:rsidRPr="00424CA8">
              <w:rPr>
                <w:szCs w:val="24"/>
              </w:rPr>
              <w:t>,000</w:t>
            </w:r>
          </w:p>
        </w:tc>
      </w:tr>
      <w:tr w:rsidR="00424CA8" w:rsidRPr="00424CA8" w:rsidTr="00424CA8">
        <w:trPr>
          <w:trHeight w:val="27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 xml:space="preserve">Субвенции на осуществление полномочий Российской Федерации по </w:t>
            </w:r>
            <w:proofErr w:type="gramStart"/>
            <w:r w:rsidRPr="00424CA8">
              <w:rPr>
                <w:b/>
                <w:szCs w:val="24"/>
              </w:rPr>
              <w:t>первичному</w:t>
            </w:r>
            <w:proofErr w:type="gramEnd"/>
            <w:r w:rsidRPr="00424CA8">
              <w:rPr>
                <w:b/>
                <w:szCs w:val="24"/>
              </w:rPr>
              <w:t xml:space="preserve"> воинского учета на территориях, где отсутствуют военные комиссариаты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0800051180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02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92,100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  <w:r w:rsidR="00424CA8" w:rsidRPr="00424CA8">
              <w:rPr>
                <w:szCs w:val="24"/>
              </w:rPr>
              <w:t>,600</w:t>
            </w:r>
          </w:p>
        </w:tc>
      </w:tr>
      <w:tr w:rsidR="00424CA8" w:rsidRPr="00424CA8" w:rsidTr="00424CA8">
        <w:trPr>
          <w:trHeight w:val="25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24CA8">
              <w:rPr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0800051180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02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92,100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  <w:r w:rsidR="00424CA8" w:rsidRPr="00424CA8">
              <w:rPr>
                <w:szCs w:val="24"/>
              </w:rPr>
              <w:t>,600</w:t>
            </w:r>
          </w:p>
        </w:tc>
      </w:tr>
      <w:tr w:rsidR="00424CA8" w:rsidRPr="00424CA8" w:rsidTr="00424CA8">
        <w:trPr>
          <w:trHeight w:val="3120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0800051180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02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92,100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</w:t>
            </w:r>
            <w:r w:rsidR="00424CA8" w:rsidRPr="00424CA8">
              <w:rPr>
                <w:szCs w:val="24"/>
              </w:rPr>
              <w:t>,600</w:t>
            </w:r>
          </w:p>
        </w:tc>
      </w:tr>
      <w:tr w:rsidR="00424CA8" w:rsidRPr="00424CA8" w:rsidTr="00424CA8">
        <w:trPr>
          <w:trHeight w:val="25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color w:val="000000"/>
                <w:szCs w:val="24"/>
              </w:rPr>
            </w:pPr>
            <w:r w:rsidRPr="00424CA8">
              <w:rPr>
                <w:b/>
                <w:color w:val="000000"/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424CA8">
              <w:rPr>
                <w:b/>
                <w:color w:val="000000"/>
                <w:szCs w:val="24"/>
              </w:rPr>
              <w:t>части полномочий администрации Кузнецкого района Пензенской области</w:t>
            </w:r>
            <w:proofErr w:type="gramEnd"/>
            <w:r w:rsidRPr="00424CA8">
              <w:rPr>
                <w:b/>
                <w:color w:val="000000"/>
                <w:szCs w:val="24"/>
              </w:rPr>
              <w:t xml:space="preserve"> в сфере градостроительства</w:t>
            </w:r>
          </w:p>
          <w:p w:rsidR="00424CA8" w:rsidRPr="00424CA8" w:rsidRDefault="00424CA8" w:rsidP="00424CA8">
            <w:pPr>
              <w:rPr>
                <w:b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bCs/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139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color w:val="000000"/>
                <w:szCs w:val="24"/>
              </w:rPr>
            </w:pPr>
            <w:r w:rsidRPr="00424CA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bCs/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8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080000680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240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12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150,000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bCs/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trHeight w:val="25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0800024250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</w:tr>
      <w:tr w:rsidR="00424CA8" w:rsidRPr="00424CA8" w:rsidTr="00424CA8">
        <w:trPr>
          <w:trHeight w:val="258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0800024250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300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</w:tr>
      <w:tr w:rsidR="00424CA8" w:rsidRPr="00424CA8" w:rsidTr="00424CA8">
        <w:trPr>
          <w:trHeight w:val="255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424CA8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0800024250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310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10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01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38,928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24CA8" w:rsidRPr="00424CA8" w:rsidRDefault="006112C7" w:rsidP="00424C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</w:tr>
      <w:tr w:rsidR="00424CA8" w:rsidRPr="00424CA8" w:rsidTr="00424CA8">
        <w:trPr>
          <w:trHeight w:val="237"/>
        </w:trPr>
        <w:tc>
          <w:tcPr>
            <w:tcW w:w="40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b/>
                <w:szCs w:val="24"/>
              </w:rPr>
            </w:pPr>
            <w:r w:rsidRPr="00424CA8">
              <w:rPr>
                <w:b/>
                <w:szCs w:val="24"/>
              </w:rPr>
              <w:t>Муниципальная программа 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</w:t>
            </w:r>
            <w:r w:rsidRPr="00424CA8">
              <w:rPr>
                <w:szCs w:val="24"/>
                <w:lang w:val="en-US"/>
              </w:rPr>
              <w:t>3</w:t>
            </w:r>
            <w:r w:rsidRPr="00424CA8">
              <w:rPr>
                <w:szCs w:val="24"/>
              </w:rPr>
              <w:t>00000000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98384C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2A2F5C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24,000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98384C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384C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846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1320000000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2A2F5C" w:rsidP="00424CA8">
            <w:r>
              <w:t>24,000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675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1320100000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4CA8" w:rsidRPr="00424CA8" w:rsidRDefault="002A2F5C" w:rsidP="00424CA8">
            <w:pPr>
              <w:jc w:val="right"/>
            </w:pPr>
            <w:r>
              <w:t>24,000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508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  <w:lang w:val="en-US"/>
              </w:rPr>
            </w:pPr>
            <w:r w:rsidRPr="00424CA8">
              <w:rPr>
                <w:szCs w:val="24"/>
                <w:lang w:val="en-US"/>
              </w:rPr>
              <w:t>13201L5765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200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4CA8" w:rsidRPr="00424CA8" w:rsidRDefault="002A2F5C" w:rsidP="00424CA8">
            <w:pPr>
              <w:jc w:val="right"/>
            </w:pPr>
            <w:r>
              <w:t>24,000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t xml:space="preserve">Закупка товаров, работ и услуг в целях </w:t>
            </w:r>
            <w:r w:rsidRPr="00424CA8">
              <w:rPr>
                <w:szCs w:val="24"/>
              </w:rPr>
              <w:lastRenderedPageBreak/>
              <w:t>капитального ремонта государственного (муниципального) имущества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r w:rsidRPr="00424CA8">
              <w:rPr>
                <w:szCs w:val="24"/>
                <w:lang w:val="en-US"/>
              </w:rPr>
              <w:lastRenderedPageBreak/>
              <w:t>13201L5765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  <w:lang w:val="en-US"/>
              </w:rPr>
              <w:t>2</w:t>
            </w:r>
            <w:r w:rsidRPr="00424CA8">
              <w:rPr>
                <w:szCs w:val="24"/>
              </w:rPr>
              <w:t>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4CA8" w:rsidRPr="00424CA8" w:rsidRDefault="002A2F5C" w:rsidP="00424CA8">
            <w:pPr>
              <w:jc w:val="right"/>
            </w:pPr>
            <w:r>
              <w:t>24,000</w:t>
            </w:r>
          </w:p>
        </w:tc>
        <w:tc>
          <w:tcPr>
            <w:tcW w:w="1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  <w:tc>
          <w:tcPr>
            <w:tcW w:w="11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rPr>
                <w:szCs w:val="24"/>
              </w:rPr>
            </w:pPr>
            <w:r w:rsidRPr="00424CA8">
              <w:rPr>
                <w:szCs w:val="24"/>
                <w:lang w:val="en-US"/>
              </w:rPr>
              <w:t>13201L5765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2A2F5C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243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05</w:t>
            </w: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424CA8">
              <w:rPr>
                <w:bCs/>
                <w:szCs w:val="24"/>
              </w:rPr>
              <w:t>03</w:t>
            </w: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2A2F5C" w:rsidP="00424CA8">
            <w:r>
              <w:rPr>
                <w:szCs w:val="24"/>
              </w:rPr>
              <w:t>24,000</w:t>
            </w: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24CA8">
              <w:rPr>
                <w:szCs w:val="24"/>
              </w:rPr>
              <w:t>0,000</w:t>
            </w:r>
          </w:p>
        </w:tc>
      </w:tr>
      <w:tr w:rsidR="00424CA8" w:rsidRPr="00424CA8" w:rsidTr="00424CA8">
        <w:trPr>
          <w:gridAfter w:val="1"/>
          <w:wAfter w:w="47" w:type="dxa"/>
          <w:trHeight w:val="211"/>
        </w:trPr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424CA8" w:rsidRPr="00424CA8" w:rsidRDefault="00424CA8" w:rsidP="00424CA8">
            <w:pPr>
              <w:rPr>
                <w:vanish/>
                <w:szCs w:val="24"/>
              </w:rPr>
            </w:pPr>
            <w:r w:rsidRPr="00424CA8">
              <w:rPr>
                <w:bCs/>
                <w:szCs w:val="24"/>
              </w:rPr>
              <w:t>Итого расходов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8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CA8" w:rsidRPr="00424CA8" w:rsidRDefault="00424CA8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</w:tc>
        <w:tc>
          <w:tcPr>
            <w:tcW w:w="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093EB3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5475,775</w:t>
            </w: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24CA8" w:rsidRPr="00424CA8" w:rsidRDefault="002A2F5C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5027,003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4CA8" w:rsidRPr="00424CA8" w:rsidRDefault="002A2F5C" w:rsidP="00424CA8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4929,550</w:t>
            </w:r>
          </w:p>
        </w:tc>
      </w:tr>
    </w:tbl>
    <w:p w:rsidR="00424CA8" w:rsidRPr="00424CA8" w:rsidRDefault="00424CA8" w:rsidP="00424CA8">
      <w:pPr>
        <w:sectPr w:rsidR="00424CA8" w:rsidRPr="00424CA8" w:rsidSect="00DC0493">
          <w:pgSz w:w="11906" w:h="16838"/>
          <w:pgMar w:top="1418" w:right="1418" w:bottom="567" w:left="1134" w:header="709" w:footer="709" w:gutter="0"/>
          <w:cols w:space="708"/>
          <w:titlePg/>
          <w:docGrid w:linePitch="360"/>
        </w:sectPr>
      </w:pPr>
    </w:p>
    <w:p w:rsidR="00C12CA1" w:rsidRPr="00C12CA1" w:rsidRDefault="00C12CA1" w:rsidP="00C12CA1">
      <w:pPr>
        <w:autoSpaceDE w:val="0"/>
        <w:autoSpaceDN w:val="0"/>
        <w:adjustRightInd w:val="0"/>
        <w:ind w:firstLine="567"/>
        <w:contextualSpacing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lastRenderedPageBreak/>
        <w:t>1.7. пункт 15</w:t>
      </w:r>
      <w:r w:rsidRPr="00C12CA1">
        <w:rPr>
          <w:sz w:val="28"/>
          <w:szCs w:val="28"/>
        </w:rPr>
        <w:t xml:space="preserve"> решения изложить в новой редакции:</w:t>
      </w:r>
    </w:p>
    <w:p w:rsidR="00C12CA1" w:rsidRPr="00C12CA1" w:rsidRDefault="00C12CA1" w:rsidP="00C12CA1">
      <w:pPr>
        <w:autoSpaceDE w:val="0"/>
        <w:autoSpaceDN w:val="0"/>
        <w:adjustRightInd w:val="0"/>
        <w:spacing w:before="60"/>
        <w:ind w:firstLine="567"/>
        <w:contextualSpacing/>
        <w:jc w:val="both"/>
        <w:outlineLvl w:val="6"/>
        <w:rPr>
          <w:sz w:val="28"/>
          <w:szCs w:val="28"/>
        </w:rPr>
      </w:pPr>
      <w:r w:rsidRPr="00C12CA1">
        <w:rPr>
          <w:sz w:val="28"/>
          <w:szCs w:val="28"/>
        </w:rPr>
        <w:t>«1</w:t>
      </w:r>
      <w:r>
        <w:rPr>
          <w:sz w:val="28"/>
          <w:szCs w:val="28"/>
        </w:rPr>
        <w:t>5</w:t>
      </w:r>
      <w:r w:rsidRPr="00C12CA1">
        <w:rPr>
          <w:sz w:val="28"/>
          <w:szCs w:val="28"/>
        </w:rPr>
        <w:t xml:space="preserve">. Утвердить Программу муниципальных внутренних заимствований </w:t>
      </w:r>
      <w:proofErr w:type="spellStart"/>
      <w:r w:rsidRPr="00C12CA1">
        <w:rPr>
          <w:sz w:val="28"/>
          <w:szCs w:val="28"/>
        </w:rPr>
        <w:t>Комаровского</w:t>
      </w:r>
      <w:proofErr w:type="spellEnd"/>
      <w:r w:rsidRPr="00C12CA1">
        <w:rPr>
          <w:sz w:val="28"/>
          <w:szCs w:val="28"/>
        </w:rPr>
        <w:t xml:space="preserve"> сельсовета Кузнецкого района Пензенской области на 2021 год и на плановый период 2022 и 2023 годов согласно Приложению № 12/1 к настоящему решению</w:t>
      </w:r>
      <w:proofErr w:type="gramStart"/>
      <w:r w:rsidRPr="00C12CA1">
        <w:rPr>
          <w:sz w:val="28"/>
          <w:szCs w:val="28"/>
        </w:rPr>
        <w:t>.»;</w:t>
      </w:r>
      <w:proofErr w:type="gramEnd"/>
    </w:p>
    <w:p w:rsidR="00C12CA1" w:rsidRPr="00C12CA1" w:rsidRDefault="00C12CA1" w:rsidP="00C12CA1">
      <w:pPr>
        <w:autoSpaceDE w:val="0"/>
        <w:autoSpaceDN w:val="0"/>
        <w:adjustRightInd w:val="0"/>
        <w:spacing w:before="60"/>
        <w:ind w:firstLine="567"/>
        <w:contextualSpacing/>
        <w:jc w:val="both"/>
        <w:outlineLvl w:val="6"/>
        <w:rPr>
          <w:sz w:val="28"/>
          <w:szCs w:val="28"/>
        </w:rPr>
      </w:pPr>
      <w:r>
        <w:rPr>
          <w:sz w:val="28"/>
          <w:szCs w:val="28"/>
        </w:rPr>
        <w:t>1.8</w:t>
      </w:r>
      <w:r w:rsidRPr="00C12CA1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Приложение</w:t>
      </w:r>
      <w:r w:rsidRPr="00C12CA1">
        <w:rPr>
          <w:sz w:val="28"/>
          <w:szCs w:val="28"/>
        </w:rPr>
        <w:t xml:space="preserve"> № 12/1 следующего содержания:</w:t>
      </w:r>
    </w:p>
    <w:p w:rsidR="00C12CA1" w:rsidRPr="00C12CA1" w:rsidRDefault="00C12CA1" w:rsidP="00C12CA1">
      <w:pPr>
        <w:keepNext/>
        <w:ind w:left="5670" w:right="-527"/>
        <w:contextualSpacing/>
        <w:outlineLvl w:val="7"/>
        <w:rPr>
          <w:szCs w:val="24"/>
        </w:rPr>
      </w:pPr>
      <w:r w:rsidRPr="00C12CA1">
        <w:rPr>
          <w:sz w:val="28"/>
          <w:szCs w:val="28"/>
        </w:rPr>
        <w:t>«</w:t>
      </w:r>
      <w:r w:rsidRPr="00C12CA1">
        <w:rPr>
          <w:szCs w:val="24"/>
        </w:rPr>
        <w:t>Приложение № 12/1</w:t>
      </w:r>
    </w:p>
    <w:p w:rsidR="00C12CA1" w:rsidRPr="00C12CA1" w:rsidRDefault="00C12CA1" w:rsidP="00C12CA1">
      <w:pPr>
        <w:tabs>
          <w:tab w:val="left" w:pos="5103"/>
        </w:tabs>
        <w:ind w:left="5670" w:right="-650"/>
        <w:rPr>
          <w:szCs w:val="24"/>
        </w:rPr>
      </w:pPr>
      <w:r w:rsidRPr="00C12CA1">
        <w:rPr>
          <w:szCs w:val="24"/>
        </w:rPr>
        <w:t>к решению Комитета местного самоуправления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Комаровского</w:t>
      </w:r>
      <w:proofErr w:type="spellEnd"/>
      <w:r w:rsidRPr="00C12CA1">
        <w:rPr>
          <w:szCs w:val="24"/>
          <w:highlight w:val="green"/>
        </w:rPr>
        <w:t xml:space="preserve"> </w:t>
      </w:r>
      <w:r w:rsidRPr="00C12CA1">
        <w:rPr>
          <w:szCs w:val="24"/>
        </w:rPr>
        <w:t xml:space="preserve">сельсовета Кузнецкого района Пензенской области «О бюджете </w:t>
      </w:r>
      <w:proofErr w:type="spellStart"/>
      <w:r w:rsidRPr="00C12CA1">
        <w:rPr>
          <w:szCs w:val="24"/>
        </w:rPr>
        <w:t>Комаровского</w:t>
      </w:r>
      <w:proofErr w:type="spellEnd"/>
      <w:r w:rsidRPr="00C12CA1">
        <w:rPr>
          <w:szCs w:val="24"/>
        </w:rPr>
        <w:t xml:space="preserve"> сельсовета Кузнецкого района Пензенской области на 2021 год и на плановый период 2022 и 2023 годов» от 25.12. 2020 г. № 155-51/7</w:t>
      </w:r>
    </w:p>
    <w:p w:rsidR="00C12CA1" w:rsidRPr="00C12CA1" w:rsidRDefault="00C12CA1" w:rsidP="00C12CA1">
      <w:pPr>
        <w:ind w:left="5670"/>
        <w:rPr>
          <w:sz w:val="16"/>
          <w:szCs w:val="16"/>
          <w:highlight w:val="yellow"/>
        </w:rPr>
      </w:pPr>
    </w:p>
    <w:p w:rsidR="00C12CA1" w:rsidRPr="00C12CA1" w:rsidRDefault="00C12CA1" w:rsidP="00C12CA1">
      <w:pPr>
        <w:keepNext/>
        <w:tabs>
          <w:tab w:val="left" w:pos="7938"/>
        </w:tabs>
        <w:jc w:val="center"/>
        <w:outlineLvl w:val="5"/>
        <w:rPr>
          <w:sz w:val="28"/>
        </w:rPr>
      </w:pPr>
      <w:r w:rsidRPr="00C12CA1">
        <w:rPr>
          <w:sz w:val="28"/>
        </w:rPr>
        <w:t xml:space="preserve">Программа муниципальных внутренних заимствований </w:t>
      </w:r>
      <w:proofErr w:type="spellStart"/>
      <w:r w:rsidRPr="00C12CA1">
        <w:rPr>
          <w:sz w:val="28"/>
          <w:szCs w:val="28"/>
        </w:rPr>
        <w:t>Комаровского</w:t>
      </w:r>
      <w:proofErr w:type="spellEnd"/>
      <w:r w:rsidRPr="00C12CA1">
        <w:rPr>
          <w:sz w:val="28"/>
          <w:szCs w:val="28"/>
        </w:rPr>
        <w:t xml:space="preserve"> сельсовета</w:t>
      </w:r>
      <w:r w:rsidRPr="00C12CA1">
        <w:rPr>
          <w:sz w:val="28"/>
        </w:rPr>
        <w:t xml:space="preserve"> Кузнецкого района Пензенской области </w:t>
      </w:r>
      <w:r w:rsidRPr="00C12CA1">
        <w:rPr>
          <w:bCs/>
          <w:sz w:val="28"/>
          <w:szCs w:val="28"/>
        </w:rPr>
        <w:t>на 2021 год и на плановый период 2022 и 2023 годов</w:t>
      </w:r>
    </w:p>
    <w:p w:rsidR="00C12CA1" w:rsidRPr="00C12CA1" w:rsidRDefault="00C12CA1" w:rsidP="00C12CA1">
      <w:pPr>
        <w:ind w:right="-852"/>
        <w:jc w:val="center"/>
      </w:pPr>
    </w:p>
    <w:p w:rsidR="00C12CA1" w:rsidRPr="00C12CA1" w:rsidRDefault="00C12CA1" w:rsidP="00C12CA1">
      <w:pPr>
        <w:ind w:right="1274"/>
        <w:jc w:val="right"/>
      </w:pPr>
      <w:r w:rsidRPr="00C12CA1">
        <w:t xml:space="preserve"> (тыс. руб.)</w:t>
      </w:r>
    </w:p>
    <w:tbl>
      <w:tblPr>
        <w:tblW w:w="10041" w:type="dxa"/>
        <w:jc w:val="center"/>
        <w:tblInd w:w="-3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"/>
        <w:gridCol w:w="1604"/>
        <w:gridCol w:w="845"/>
        <w:gridCol w:w="1801"/>
        <w:gridCol w:w="788"/>
        <w:gridCol w:w="1861"/>
        <w:gridCol w:w="745"/>
        <w:gridCol w:w="1861"/>
      </w:tblGrid>
      <w:tr w:rsidR="00C12CA1" w:rsidRPr="00C12CA1" w:rsidTr="006872E4">
        <w:trPr>
          <w:trHeight w:val="877"/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keepNext/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 xml:space="preserve">№ </w:t>
            </w:r>
            <w:r w:rsidRPr="00C12CA1">
              <w:rPr>
                <w:sz w:val="22"/>
                <w:szCs w:val="22"/>
              </w:rPr>
              <w:br/>
            </w:r>
            <w:proofErr w:type="gramStart"/>
            <w:r w:rsidRPr="00C12CA1">
              <w:rPr>
                <w:sz w:val="22"/>
                <w:szCs w:val="22"/>
              </w:rPr>
              <w:t>п</w:t>
            </w:r>
            <w:proofErr w:type="gramEnd"/>
            <w:r w:rsidRPr="00C12CA1">
              <w:rPr>
                <w:sz w:val="22"/>
                <w:szCs w:val="22"/>
              </w:rPr>
              <w:t>/п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keepNext/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Вид заимствования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2CA1">
              <w:rPr>
                <w:bCs/>
                <w:color w:val="000000"/>
                <w:sz w:val="22"/>
                <w:szCs w:val="22"/>
              </w:rPr>
              <w:t>Предельные сроки погашения долговых обязательств, возникающих при осуществлении муниципальных внутренних заимствований</w:t>
            </w:r>
          </w:p>
        </w:tc>
      </w:tr>
      <w:tr w:rsidR="00C12CA1" w:rsidRPr="00C12CA1" w:rsidTr="006872E4">
        <w:trPr>
          <w:trHeight w:val="17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  <w:lang w:val="en-US"/>
              </w:rPr>
            </w:pPr>
            <w:r w:rsidRPr="00C12CA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  <w:lang w:val="en-US"/>
              </w:rPr>
            </w:pPr>
            <w:r w:rsidRPr="00C12CA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  <w:lang w:val="en-US"/>
              </w:rPr>
            </w:pPr>
            <w:r w:rsidRPr="00C12CA1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CA1" w:rsidRPr="00C12CA1" w:rsidRDefault="00C12CA1" w:rsidP="00C12CA1">
            <w:pPr>
              <w:jc w:val="center"/>
              <w:rPr>
                <w:sz w:val="22"/>
                <w:szCs w:val="22"/>
              </w:rPr>
            </w:pPr>
            <w:r w:rsidRPr="00C12CA1">
              <w:rPr>
                <w:sz w:val="22"/>
                <w:szCs w:val="22"/>
              </w:rPr>
              <w:t>-</w:t>
            </w:r>
          </w:p>
        </w:tc>
      </w:tr>
    </w:tbl>
    <w:p w:rsidR="00273953" w:rsidRPr="00391532" w:rsidRDefault="00273953" w:rsidP="00273953"/>
    <w:p w:rsidR="00093EB3" w:rsidRPr="00726845" w:rsidRDefault="00093EB3" w:rsidP="00093EB3">
      <w:pPr>
        <w:ind w:firstLine="567"/>
        <w:jc w:val="both"/>
        <w:rPr>
          <w:sz w:val="28"/>
          <w:szCs w:val="28"/>
        </w:rPr>
      </w:pPr>
      <w:r w:rsidRPr="00726845">
        <w:rPr>
          <w:sz w:val="28"/>
          <w:szCs w:val="28"/>
        </w:rPr>
        <w:t xml:space="preserve">2. Настоящее решение опубликовать в информационном бюллетене </w:t>
      </w:r>
      <w:proofErr w:type="spellStart"/>
      <w:r w:rsidRPr="00726845">
        <w:rPr>
          <w:sz w:val="28"/>
          <w:szCs w:val="28"/>
        </w:rPr>
        <w:t>Комаровского</w:t>
      </w:r>
      <w:proofErr w:type="spellEnd"/>
      <w:r w:rsidRPr="00726845">
        <w:rPr>
          <w:sz w:val="28"/>
          <w:szCs w:val="28"/>
        </w:rPr>
        <w:t xml:space="preserve"> сельсовета Кузнецкого района Пензенской области «Сельские ведомости».</w:t>
      </w:r>
    </w:p>
    <w:p w:rsidR="00093EB3" w:rsidRPr="00726845" w:rsidRDefault="00093EB3" w:rsidP="00093EB3">
      <w:pPr>
        <w:tabs>
          <w:tab w:val="left" w:pos="708"/>
        </w:tabs>
        <w:autoSpaceDE w:val="0"/>
        <w:autoSpaceDN w:val="0"/>
        <w:adjustRightInd w:val="0"/>
        <w:ind w:firstLine="567"/>
        <w:contextualSpacing/>
        <w:jc w:val="both"/>
        <w:outlineLvl w:val="5"/>
        <w:rPr>
          <w:color w:val="FF0000"/>
          <w:sz w:val="28"/>
          <w:szCs w:val="28"/>
        </w:rPr>
      </w:pPr>
      <w:r w:rsidRPr="00726845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93EB3" w:rsidRPr="00726845" w:rsidRDefault="00093EB3" w:rsidP="00093EB3">
      <w:pPr>
        <w:ind w:firstLine="567"/>
        <w:jc w:val="both"/>
        <w:rPr>
          <w:color w:val="FF0000"/>
          <w:sz w:val="28"/>
          <w:szCs w:val="28"/>
        </w:rPr>
      </w:pPr>
      <w:r w:rsidRPr="00726845">
        <w:rPr>
          <w:sz w:val="28"/>
          <w:szCs w:val="28"/>
        </w:rPr>
        <w:t xml:space="preserve">4. </w:t>
      </w:r>
      <w:proofErr w:type="gramStart"/>
      <w:r w:rsidRPr="00726845">
        <w:rPr>
          <w:sz w:val="28"/>
          <w:szCs w:val="28"/>
        </w:rPr>
        <w:t>Контроль за</w:t>
      </w:r>
      <w:proofErr w:type="gramEnd"/>
      <w:r w:rsidRPr="00726845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726845">
        <w:rPr>
          <w:sz w:val="28"/>
          <w:szCs w:val="28"/>
        </w:rPr>
        <w:t>Комаровского</w:t>
      </w:r>
      <w:proofErr w:type="spellEnd"/>
      <w:r w:rsidRPr="00726845">
        <w:rPr>
          <w:sz w:val="28"/>
          <w:szCs w:val="28"/>
        </w:rPr>
        <w:t xml:space="preserve"> сельсовета Кузнецкого района Пензенской области.</w:t>
      </w:r>
    </w:p>
    <w:p w:rsidR="00093EB3" w:rsidRPr="00726845" w:rsidRDefault="00093EB3" w:rsidP="00093EB3">
      <w:pPr>
        <w:ind w:firstLine="567"/>
        <w:rPr>
          <w:sz w:val="28"/>
          <w:szCs w:val="28"/>
        </w:rPr>
      </w:pPr>
    </w:p>
    <w:p w:rsidR="00093EB3" w:rsidRPr="00726845" w:rsidRDefault="00093EB3" w:rsidP="00093EB3">
      <w:pPr>
        <w:rPr>
          <w:sz w:val="28"/>
          <w:szCs w:val="28"/>
        </w:rPr>
      </w:pPr>
    </w:p>
    <w:p w:rsidR="00093EB3" w:rsidRPr="00726845" w:rsidRDefault="00093EB3" w:rsidP="00093EB3">
      <w:pPr>
        <w:rPr>
          <w:sz w:val="28"/>
          <w:szCs w:val="28"/>
        </w:rPr>
      </w:pPr>
    </w:p>
    <w:p w:rsidR="00093EB3" w:rsidRPr="00726845" w:rsidRDefault="00093EB3" w:rsidP="00093EB3">
      <w:pPr>
        <w:rPr>
          <w:sz w:val="28"/>
          <w:szCs w:val="28"/>
        </w:rPr>
      </w:pPr>
      <w:r w:rsidRPr="00726845">
        <w:rPr>
          <w:sz w:val="28"/>
          <w:szCs w:val="28"/>
        </w:rPr>
        <w:t xml:space="preserve">Глава </w:t>
      </w:r>
      <w:proofErr w:type="spellStart"/>
      <w:r w:rsidRPr="00726845">
        <w:rPr>
          <w:sz w:val="28"/>
          <w:szCs w:val="28"/>
        </w:rPr>
        <w:t>Комаровского</w:t>
      </w:r>
      <w:proofErr w:type="spellEnd"/>
      <w:r w:rsidRPr="00726845">
        <w:rPr>
          <w:sz w:val="28"/>
          <w:szCs w:val="28"/>
        </w:rPr>
        <w:t xml:space="preserve"> сельсовета </w:t>
      </w:r>
    </w:p>
    <w:p w:rsidR="00093EB3" w:rsidRPr="00726845" w:rsidRDefault="00093EB3" w:rsidP="00093EB3">
      <w:r w:rsidRPr="00726845">
        <w:rPr>
          <w:sz w:val="28"/>
          <w:szCs w:val="28"/>
        </w:rPr>
        <w:t xml:space="preserve">Кузнецкого района Пензенской области                       </w:t>
      </w:r>
      <w:r w:rsidRPr="00726845">
        <w:rPr>
          <w:sz w:val="28"/>
          <w:szCs w:val="28"/>
        </w:rPr>
        <w:tab/>
      </w:r>
      <w:r w:rsidRPr="00726845">
        <w:rPr>
          <w:sz w:val="28"/>
          <w:szCs w:val="28"/>
        </w:rPr>
        <w:tab/>
        <w:t xml:space="preserve">   В.Н. </w:t>
      </w:r>
      <w:proofErr w:type="spellStart"/>
      <w:r w:rsidRPr="00726845">
        <w:rPr>
          <w:sz w:val="28"/>
          <w:szCs w:val="28"/>
        </w:rPr>
        <w:t>Комраков</w:t>
      </w:r>
      <w:proofErr w:type="spellEnd"/>
    </w:p>
    <w:p w:rsidR="00093EB3" w:rsidRPr="00726845" w:rsidRDefault="00093EB3" w:rsidP="00093EB3"/>
    <w:p w:rsidR="00093EB3" w:rsidRDefault="00093EB3" w:rsidP="00093EB3">
      <w:pPr>
        <w:sectPr w:rsidR="00093EB3" w:rsidSect="00DC0493">
          <w:pgSz w:w="11906" w:h="16838"/>
          <w:pgMar w:top="1418" w:right="1418" w:bottom="567" w:left="1134" w:header="709" w:footer="709" w:gutter="0"/>
          <w:cols w:space="708"/>
          <w:titlePg/>
          <w:docGrid w:linePitch="360"/>
        </w:sectPr>
      </w:pPr>
    </w:p>
    <w:p w:rsidR="00DC0493" w:rsidRDefault="00DC0493" w:rsidP="00273953">
      <w:pPr>
        <w:pStyle w:val="8"/>
        <w:keepNext/>
        <w:spacing w:after="0" w:line="240" w:lineRule="auto"/>
        <w:ind w:left="9639" w:right="-527" w:firstLine="12"/>
        <w:contextualSpacing/>
      </w:pPr>
    </w:p>
    <w:sectPr w:rsidR="00DC0493" w:rsidSect="00DC0493">
      <w:pgSz w:w="16838" w:h="11906" w:orient="landscape"/>
      <w:pgMar w:top="1134" w:right="1418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501" w:rsidRDefault="00BC7501" w:rsidP="00C615E9">
      <w:r>
        <w:separator/>
      </w:r>
    </w:p>
  </w:endnote>
  <w:endnote w:type="continuationSeparator" w:id="0">
    <w:p w:rsidR="00BC7501" w:rsidRDefault="00BC7501" w:rsidP="00C6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1481"/>
      <w:docPartObj>
        <w:docPartGallery w:val="Page Numbers (Bottom of Page)"/>
        <w:docPartUnique/>
      </w:docPartObj>
    </w:sdtPr>
    <w:sdtEndPr/>
    <w:sdtContent>
      <w:p w:rsidR="009D1294" w:rsidRDefault="009D129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8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D1294" w:rsidRDefault="009D12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501" w:rsidRDefault="00BC7501" w:rsidP="00C615E9">
      <w:r>
        <w:separator/>
      </w:r>
    </w:p>
  </w:footnote>
  <w:footnote w:type="continuationSeparator" w:id="0">
    <w:p w:rsidR="00BC7501" w:rsidRDefault="00BC7501" w:rsidP="00C61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3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3AA1"/>
    <w:rsid w:val="00003D0E"/>
    <w:rsid w:val="00003E53"/>
    <w:rsid w:val="00003EF1"/>
    <w:rsid w:val="00004056"/>
    <w:rsid w:val="0000472C"/>
    <w:rsid w:val="00004787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100EC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B49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BCB"/>
    <w:rsid w:val="00037E42"/>
    <w:rsid w:val="00040136"/>
    <w:rsid w:val="0004021D"/>
    <w:rsid w:val="00040495"/>
    <w:rsid w:val="000408A8"/>
    <w:rsid w:val="00040AE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57D33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4127"/>
    <w:rsid w:val="000646C8"/>
    <w:rsid w:val="00064D88"/>
    <w:rsid w:val="000656F2"/>
    <w:rsid w:val="00065797"/>
    <w:rsid w:val="000657A7"/>
    <w:rsid w:val="00065D3B"/>
    <w:rsid w:val="00065DA3"/>
    <w:rsid w:val="00066994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7732F"/>
    <w:rsid w:val="00080522"/>
    <w:rsid w:val="00081458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F3"/>
    <w:rsid w:val="000870C2"/>
    <w:rsid w:val="00087262"/>
    <w:rsid w:val="000872B9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3EB3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687"/>
    <w:rsid w:val="000B49F4"/>
    <w:rsid w:val="000B4C47"/>
    <w:rsid w:val="000B4DD5"/>
    <w:rsid w:val="000B53BA"/>
    <w:rsid w:val="000B5656"/>
    <w:rsid w:val="000B5DE7"/>
    <w:rsid w:val="000B62A6"/>
    <w:rsid w:val="000B661D"/>
    <w:rsid w:val="000B6A1C"/>
    <w:rsid w:val="000B6B7A"/>
    <w:rsid w:val="000B71F3"/>
    <w:rsid w:val="000B7D1B"/>
    <w:rsid w:val="000C017B"/>
    <w:rsid w:val="000C0330"/>
    <w:rsid w:val="000C0E2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8A4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C730D"/>
    <w:rsid w:val="000D00EF"/>
    <w:rsid w:val="000D00FA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1D6"/>
    <w:rsid w:val="000D3B66"/>
    <w:rsid w:val="000D3BB0"/>
    <w:rsid w:val="000D3CB3"/>
    <w:rsid w:val="000D3E79"/>
    <w:rsid w:val="000D4005"/>
    <w:rsid w:val="000D41DD"/>
    <w:rsid w:val="000D41EE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4D71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710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AEC"/>
    <w:rsid w:val="00141E9F"/>
    <w:rsid w:val="001422D5"/>
    <w:rsid w:val="00143530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BB7"/>
    <w:rsid w:val="00146D86"/>
    <w:rsid w:val="00146DC7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3CAA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A61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B014E"/>
    <w:rsid w:val="001B0AA3"/>
    <w:rsid w:val="001B151D"/>
    <w:rsid w:val="001B1878"/>
    <w:rsid w:val="001B1F44"/>
    <w:rsid w:val="001B2669"/>
    <w:rsid w:val="001B2CCC"/>
    <w:rsid w:val="001B2E03"/>
    <w:rsid w:val="001B37C2"/>
    <w:rsid w:val="001B3E7F"/>
    <w:rsid w:val="001B4457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2BB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945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029"/>
    <w:rsid w:val="001D31AA"/>
    <w:rsid w:val="001D3FE8"/>
    <w:rsid w:val="001D4184"/>
    <w:rsid w:val="001D428F"/>
    <w:rsid w:val="001D475D"/>
    <w:rsid w:val="001D54C9"/>
    <w:rsid w:val="001D580E"/>
    <w:rsid w:val="001D64BC"/>
    <w:rsid w:val="001D6DCF"/>
    <w:rsid w:val="001D71E8"/>
    <w:rsid w:val="001D7338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5E9E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746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6228"/>
    <w:rsid w:val="00287420"/>
    <w:rsid w:val="00287651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2F5C"/>
    <w:rsid w:val="002A33B4"/>
    <w:rsid w:val="002A397A"/>
    <w:rsid w:val="002A3A5D"/>
    <w:rsid w:val="002A4276"/>
    <w:rsid w:val="002A46D2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4844"/>
    <w:rsid w:val="002C48BF"/>
    <w:rsid w:val="002C4FE3"/>
    <w:rsid w:val="002C52BD"/>
    <w:rsid w:val="002C5419"/>
    <w:rsid w:val="002C589E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C6A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699F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D8E"/>
    <w:rsid w:val="002E5F6A"/>
    <w:rsid w:val="002E5FC2"/>
    <w:rsid w:val="002E65A0"/>
    <w:rsid w:val="002E7192"/>
    <w:rsid w:val="002E71C8"/>
    <w:rsid w:val="002E75CD"/>
    <w:rsid w:val="002E79C2"/>
    <w:rsid w:val="002F00B7"/>
    <w:rsid w:val="002F065D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CDE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4F15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7F9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3A88"/>
    <w:rsid w:val="00314543"/>
    <w:rsid w:val="00314581"/>
    <w:rsid w:val="00314988"/>
    <w:rsid w:val="00314B73"/>
    <w:rsid w:val="00314CDE"/>
    <w:rsid w:val="00315069"/>
    <w:rsid w:val="0031507D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594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B5C"/>
    <w:rsid w:val="00341EDB"/>
    <w:rsid w:val="00342907"/>
    <w:rsid w:val="00342C3C"/>
    <w:rsid w:val="0034385D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3A0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890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4E7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110"/>
    <w:rsid w:val="003912B9"/>
    <w:rsid w:val="00391532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9B3"/>
    <w:rsid w:val="00396AD5"/>
    <w:rsid w:val="00396D8C"/>
    <w:rsid w:val="00397007"/>
    <w:rsid w:val="00397BA3"/>
    <w:rsid w:val="003A0776"/>
    <w:rsid w:val="003A10A2"/>
    <w:rsid w:val="003A19FF"/>
    <w:rsid w:val="003A1C7E"/>
    <w:rsid w:val="003A1F40"/>
    <w:rsid w:val="003A20B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B0057"/>
    <w:rsid w:val="003B0122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93F"/>
    <w:rsid w:val="003B3F53"/>
    <w:rsid w:val="003B4144"/>
    <w:rsid w:val="003B43D2"/>
    <w:rsid w:val="003B4734"/>
    <w:rsid w:val="003B5561"/>
    <w:rsid w:val="003B5927"/>
    <w:rsid w:val="003B5B80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63C2"/>
    <w:rsid w:val="003C791A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42E"/>
    <w:rsid w:val="003D345F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CA8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163D"/>
    <w:rsid w:val="00441829"/>
    <w:rsid w:val="00441AB3"/>
    <w:rsid w:val="00441F7F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0A7B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EB8"/>
    <w:rsid w:val="004634FF"/>
    <w:rsid w:val="00463661"/>
    <w:rsid w:val="004637C3"/>
    <w:rsid w:val="00464105"/>
    <w:rsid w:val="0046509F"/>
    <w:rsid w:val="00465436"/>
    <w:rsid w:val="0046579A"/>
    <w:rsid w:val="00465C3F"/>
    <w:rsid w:val="00465FCA"/>
    <w:rsid w:val="004667AC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150"/>
    <w:rsid w:val="00480D3E"/>
    <w:rsid w:val="0048177E"/>
    <w:rsid w:val="00482CA4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4125"/>
    <w:rsid w:val="004A4158"/>
    <w:rsid w:val="004A4564"/>
    <w:rsid w:val="004A4A25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AA8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6D1"/>
    <w:rsid w:val="004C7701"/>
    <w:rsid w:val="004C7825"/>
    <w:rsid w:val="004C79A4"/>
    <w:rsid w:val="004C7B15"/>
    <w:rsid w:val="004C7D8A"/>
    <w:rsid w:val="004D021F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125"/>
    <w:rsid w:val="004D49F2"/>
    <w:rsid w:val="004D4A09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9F0"/>
    <w:rsid w:val="004E2F24"/>
    <w:rsid w:val="004E3296"/>
    <w:rsid w:val="004E3415"/>
    <w:rsid w:val="004E37CC"/>
    <w:rsid w:val="004E3C85"/>
    <w:rsid w:val="004E431F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F11"/>
    <w:rsid w:val="004F0F95"/>
    <w:rsid w:val="004F1182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7F2"/>
    <w:rsid w:val="00503ED4"/>
    <w:rsid w:val="00504093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EFD"/>
    <w:rsid w:val="00506246"/>
    <w:rsid w:val="00506863"/>
    <w:rsid w:val="00506B45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2E58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05B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5E9"/>
    <w:rsid w:val="00533731"/>
    <w:rsid w:val="00533D12"/>
    <w:rsid w:val="00533E5A"/>
    <w:rsid w:val="005341E9"/>
    <w:rsid w:val="00534741"/>
    <w:rsid w:val="00535804"/>
    <w:rsid w:val="00536A47"/>
    <w:rsid w:val="00536B19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C89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3C1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540"/>
    <w:rsid w:val="00555E6B"/>
    <w:rsid w:val="00556252"/>
    <w:rsid w:val="005562A9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1E54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4B5"/>
    <w:rsid w:val="005C269C"/>
    <w:rsid w:val="005C2D21"/>
    <w:rsid w:val="005C32A9"/>
    <w:rsid w:val="005C362C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6C33"/>
    <w:rsid w:val="005D6ECF"/>
    <w:rsid w:val="005D739A"/>
    <w:rsid w:val="005D7424"/>
    <w:rsid w:val="005D7AD4"/>
    <w:rsid w:val="005E02C2"/>
    <w:rsid w:val="005E065A"/>
    <w:rsid w:val="005E0830"/>
    <w:rsid w:val="005E0961"/>
    <w:rsid w:val="005E1055"/>
    <w:rsid w:val="005E11FA"/>
    <w:rsid w:val="005E1619"/>
    <w:rsid w:val="005E229F"/>
    <w:rsid w:val="005E263E"/>
    <w:rsid w:val="005E2AD8"/>
    <w:rsid w:val="005E2C5C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6175"/>
    <w:rsid w:val="005F6263"/>
    <w:rsid w:val="005F640F"/>
    <w:rsid w:val="005F6427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F92"/>
    <w:rsid w:val="006021D0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2C7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4BF3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5CD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2D02"/>
    <w:rsid w:val="006330E1"/>
    <w:rsid w:val="0063366A"/>
    <w:rsid w:val="006338B2"/>
    <w:rsid w:val="00633E0E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537"/>
    <w:rsid w:val="00651773"/>
    <w:rsid w:val="00651A93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082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5255"/>
    <w:rsid w:val="006657D6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0D97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77E2C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2DC3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2E4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D92"/>
    <w:rsid w:val="00694092"/>
    <w:rsid w:val="00694910"/>
    <w:rsid w:val="006952F7"/>
    <w:rsid w:val="0069562F"/>
    <w:rsid w:val="006959D0"/>
    <w:rsid w:val="00695FD0"/>
    <w:rsid w:val="00696042"/>
    <w:rsid w:val="006972FC"/>
    <w:rsid w:val="00697653"/>
    <w:rsid w:val="0069791E"/>
    <w:rsid w:val="006A0CDF"/>
    <w:rsid w:val="006A18C4"/>
    <w:rsid w:val="006A2146"/>
    <w:rsid w:val="006A25DD"/>
    <w:rsid w:val="006A2B56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79"/>
    <w:rsid w:val="006C49F9"/>
    <w:rsid w:val="006C4A93"/>
    <w:rsid w:val="006C4AA8"/>
    <w:rsid w:val="006C4CC7"/>
    <w:rsid w:val="006C4EE2"/>
    <w:rsid w:val="006C56EA"/>
    <w:rsid w:val="006C5EE4"/>
    <w:rsid w:val="006C64C3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992"/>
    <w:rsid w:val="006D4E34"/>
    <w:rsid w:val="006D522A"/>
    <w:rsid w:val="006D56BA"/>
    <w:rsid w:val="006D5754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231"/>
    <w:rsid w:val="006E2613"/>
    <w:rsid w:val="006E2AEE"/>
    <w:rsid w:val="006E2C79"/>
    <w:rsid w:val="006E2D7B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0A1"/>
    <w:rsid w:val="00706642"/>
    <w:rsid w:val="00706737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1FB"/>
    <w:rsid w:val="00717599"/>
    <w:rsid w:val="0071769C"/>
    <w:rsid w:val="00717D12"/>
    <w:rsid w:val="00717D39"/>
    <w:rsid w:val="007208C8"/>
    <w:rsid w:val="007211F0"/>
    <w:rsid w:val="007217CC"/>
    <w:rsid w:val="00721DE4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4B7"/>
    <w:rsid w:val="0073651C"/>
    <w:rsid w:val="007371F3"/>
    <w:rsid w:val="00737383"/>
    <w:rsid w:val="00737385"/>
    <w:rsid w:val="00737D44"/>
    <w:rsid w:val="00737EDE"/>
    <w:rsid w:val="00740A4C"/>
    <w:rsid w:val="00740BB3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5864"/>
    <w:rsid w:val="00746A05"/>
    <w:rsid w:val="007475AB"/>
    <w:rsid w:val="0074787E"/>
    <w:rsid w:val="00747E2E"/>
    <w:rsid w:val="00750144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631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E58"/>
    <w:rsid w:val="00784518"/>
    <w:rsid w:val="007849EF"/>
    <w:rsid w:val="00785061"/>
    <w:rsid w:val="00785430"/>
    <w:rsid w:val="007856C1"/>
    <w:rsid w:val="007858C3"/>
    <w:rsid w:val="00785B5D"/>
    <w:rsid w:val="007864D3"/>
    <w:rsid w:val="00787068"/>
    <w:rsid w:val="00787AA9"/>
    <w:rsid w:val="00790CE7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52A9"/>
    <w:rsid w:val="007A58C9"/>
    <w:rsid w:val="007A59A8"/>
    <w:rsid w:val="007A5A4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80F"/>
    <w:rsid w:val="007C2F1D"/>
    <w:rsid w:val="007C3081"/>
    <w:rsid w:val="007C344F"/>
    <w:rsid w:val="007C34A8"/>
    <w:rsid w:val="007C3BD4"/>
    <w:rsid w:val="007C4049"/>
    <w:rsid w:val="007C417C"/>
    <w:rsid w:val="007C428F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A7F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9A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F05"/>
    <w:rsid w:val="007F1072"/>
    <w:rsid w:val="007F19E8"/>
    <w:rsid w:val="007F1AED"/>
    <w:rsid w:val="007F2D48"/>
    <w:rsid w:val="007F352E"/>
    <w:rsid w:val="007F50F2"/>
    <w:rsid w:val="007F517C"/>
    <w:rsid w:val="007F5666"/>
    <w:rsid w:val="007F6584"/>
    <w:rsid w:val="007F74E4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B9"/>
    <w:rsid w:val="00816829"/>
    <w:rsid w:val="00816B99"/>
    <w:rsid w:val="0081711B"/>
    <w:rsid w:val="00817A2A"/>
    <w:rsid w:val="00817D81"/>
    <w:rsid w:val="008204BB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6BC"/>
    <w:rsid w:val="00823B0D"/>
    <w:rsid w:val="00823CAF"/>
    <w:rsid w:val="00823CFB"/>
    <w:rsid w:val="008241AE"/>
    <w:rsid w:val="00825EF1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A2B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216B"/>
    <w:rsid w:val="008429E5"/>
    <w:rsid w:val="008432A2"/>
    <w:rsid w:val="0084350D"/>
    <w:rsid w:val="00843604"/>
    <w:rsid w:val="0084362B"/>
    <w:rsid w:val="008436A9"/>
    <w:rsid w:val="00843BD9"/>
    <w:rsid w:val="0084408F"/>
    <w:rsid w:val="00844646"/>
    <w:rsid w:val="00844DB4"/>
    <w:rsid w:val="008452D1"/>
    <w:rsid w:val="008453CC"/>
    <w:rsid w:val="0084562A"/>
    <w:rsid w:val="008457E2"/>
    <w:rsid w:val="00845E1C"/>
    <w:rsid w:val="00846695"/>
    <w:rsid w:val="008466B5"/>
    <w:rsid w:val="00846BF9"/>
    <w:rsid w:val="00846D81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B65"/>
    <w:rsid w:val="00863C69"/>
    <w:rsid w:val="00863EF8"/>
    <w:rsid w:val="008642EB"/>
    <w:rsid w:val="008645B1"/>
    <w:rsid w:val="008647C8"/>
    <w:rsid w:val="008649DA"/>
    <w:rsid w:val="00864D21"/>
    <w:rsid w:val="0086500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D2F"/>
    <w:rsid w:val="00891F7D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261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0CA7"/>
    <w:rsid w:val="008B10E5"/>
    <w:rsid w:val="008B1D09"/>
    <w:rsid w:val="008B1DEB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3F2"/>
    <w:rsid w:val="008C3844"/>
    <w:rsid w:val="008C3E52"/>
    <w:rsid w:val="008C3F35"/>
    <w:rsid w:val="008C4252"/>
    <w:rsid w:val="008C46AE"/>
    <w:rsid w:val="008C49FF"/>
    <w:rsid w:val="008C5830"/>
    <w:rsid w:val="008C586B"/>
    <w:rsid w:val="008C59BC"/>
    <w:rsid w:val="008C5B10"/>
    <w:rsid w:val="008C625F"/>
    <w:rsid w:val="008C6616"/>
    <w:rsid w:val="008C6AA7"/>
    <w:rsid w:val="008C6AEB"/>
    <w:rsid w:val="008C6C3E"/>
    <w:rsid w:val="008C7653"/>
    <w:rsid w:val="008C76B8"/>
    <w:rsid w:val="008C79C7"/>
    <w:rsid w:val="008C7D67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33DC"/>
    <w:rsid w:val="008E3C00"/>
    <w:rsid w:val="008E3E6B"/>
    <w:rsid w:val="008E4635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C89"/>
    <w:rsid w:val="008F4151"/>
    <w:rsid w:val="008F4626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0C0"/>
    <w:rsid w:val="00900239"/>
    <w:rsid w:val="00900417"/>
    <w:rsid w:val="00900970"/>
    <w:rsid w:val="00900A28"/>
    <w:rsid w:val="00900D15"/>
    <w:rsid w:val="00900EAA"/>
    <w:rsid w:val="009012C6"/>
    <w:rsid w:val="00901573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717D"/>
    <w:rsid w:val="00907E53"/>
    <w:rsid w:val="00910D1C"/>
    <w:rsid w:val="00910FB0"/>
    <w:rsid w:val="00910FEE"/>
    <w:rsid w:val="009116D2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2A5"/>
    <w:rsid w:val="00935699"/>
    <w:rsid w:val="00935714"/>
    <w:rsid w:val="0093589C"/>
    <w:rsid w:val="00936360"/>
    <w:rsid w:val="009364E1"/>
    <w:rsid w:val="009367C7"/>
    <w:rsid w:val="00936801"/>
    <w:rsid w:val="00936954"/>
    <w:rsid w:val="00936BA0"/>
    <w:rsid w:val="00936DB1"/>
    <w:rsid w:val="009370EF"/>
    <w:rsid w:val="009377C4"/>
    <w:rsid w:val="009378E5"/>
    <w:rsid w:val="00937B16"/>
    <w:rsid w:val="00940B41"/>
    <w:rsid w:val="00941547"/>
    <w:rsid w:val="009416A3"/>
    <w:rsid w:val="009417FA"/>
    <w:rsid w:val="009418AC"/>
    <w:rsid w:val="00941BA3"/>
    <w:rsid w:val="009425D2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0E3"/>
    <w:rsid w:val="00976B6C"/>
    <w:rsid w:val="009776FA"/>
    <w:rsid w:val="0098071F"/>
    <w:rsid w:val="00980957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4C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0DD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3AFA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1BA6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294"/>
    <w:rsid w:val="009D13CD"/>
    <w:rsid w:val="009D1D6E"/>
    <w:rsid w:val="009D1F7F"/>
    <w:rsid w:val="009D2306"/>
    <w:rsid w:val="009D2683"/>
    <w:rsid w:val="009D2801"/>
    <w:rsid w:val="009D2873"/>
    <w:rsid w:val="009D4053"/>
    <w:rsid w:val="009D4089"/>
    <w:rsid w:val="009D41C1"/>
    <w:rsid w:val="009D4407"/>
    <w:rsid w:val="009D4B65"/>
    <w:rsid w:val="009D4C38"/>
    <w:rsid w:val="009D4E02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FF4"/>
    <w:rsid w:val="009F22CF"/>
    <w:rsid w:val="009F267A"/>
    <w:rsid w:val="009F28ED"/>
    <w:rsid w:val="009F2B84"/>
    <w:rsid w:val="009F30FE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1ED"/>
    <w:rsid w:val="00A00374"/>
    <w:rsid w:val="00A0051A"/>
    <w:rsid w:val="00A015BB"/>
    <w:rsid w:val="00A022D5"/>
    <w:rsid w:val="00A02366"/>
    <w:rsid w:val="00A024A3"/>
    <w:rsid w:val="00A028BF"/>
    <w:rsid w:val="00A02B70"/>
    <w:rsid w:val="00A0304A"/>
    <w:rsid w:val="00A03094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3F45"/>
    <w:rsid w:val="00A2436E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4CB3"/>
    <w:rsid w:val="00A35216"/>
    <w:rsid w:val="00A35795"/>
    <w:rsid w:val="00A357D5"/>
    <w:rsid w:val="00A365DF"/>
    <w:rsid w:val="00A36EB9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993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117"/>
    <w:rsid w:val="00A8521D"/>
    <w:rsid w:val="00A85654"/>
    <w:rsid w:val="00A85A57"/>
    <w:rsid w:val="00A85AA4"/>
    <w:rsid w:val="00A85F16"/>
    <w:rsid w:val="00A85F3D"/>
    <w:rsid w:val="00A863C3"/>
    <w:rsid w:val="00A8654C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0F9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A6F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C7889"/>
    <w:rsid w:val="00AC7B6A"/>
    <w:rsid w:val="00AD051D"/>
    <w:rsid w:val="00AD09C7"/>
    <w:rsid w:val="00AD0A98"/>
    <w:rsid w:val="00AD115C"/>
    <w:rsid w:val="00AD153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63DF"/>
    <w:rsid w:val="00AD65A3"/>
    <w:rsid w:val="00AD678D"/>
    <w:rsid w:val="00AD6C28"/>
    <w:rsid w:val="00AD7204"/>
    <w:rsid w:val="00AD72AF"/>
    <w:rsid w:val="00AD7C75"/>
    <w:rsid w:val="00AD7DEF"/>
    <w:rsid w:val="00AE0B18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4C8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1F4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C94"/>
    <w:rsid w:val="00B41F57"/>
    <w:rsid w:val="00B42344"/>
    <w:rsid w:val="00B42834"/>
    <w:rsid w:val="00B42CEB"/>
    <w:rsid w:val="00B42D2D"/>
    <w:rsid w:val="00B42E4D"/>
    <w:rsid w:val="00B431F9"/>
    <w:rsid w:val="00B43B46"/>
    <w:rsid w:val="00B4466A"/>
    <w:rsid w:val="00B447A1"/>
    <w:rsid w:val="00B45348"/>
    <w:rsid w:val="00B45A45"/>
    <w:rsid w:val="00B45D42"/>
    <w:rsid w:val="00B465BB"/>
    <w:rsid w:val="00B46887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2031"/>
    <w:rsid w:val="00B52A77"/>
    <w:rsid w:val="00B52A99"/>
    <w:rsid w:val="00B53295"/>
    <w:rsid w:val="00B533F0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629D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1105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8D"/>
    <w:rsid w:val="00BC28AA"/>
    <w:rsid w:val="00BC2AA3"/>
    <w:rsid w:val="00BC33C5"/>
    <w:rsid w:val="00BC35EA"/>
    <w:rsid w:val="00BC3FAA"/>
    <w:rsid w:val="00BC40B2"/>
    <w:rsid w:val="00BC47E9"/>
    <w:rsid w:val="00BC4F01"/>
    <w:rsid w:val="00BC5F50"/>
    <w:rsid w:val="00BC6486"/>
    <w:rsid w:val="00BC6504"/>
    <w:rsid w:val="00BC6A22"/>
    <w:rsid w:val="00BC6E58"/>
    <w:rsid w:val="00BC708B"/>
    <w:rsid w:val="00BC726D"/>
    <w:rsid w:val="00BC74B4"/>
    <w:rsid w:val="00BC7501"/>
    <w:rsid w:val="00BC7857"/>
    <w:rsid w:val="00BC79C2"/>
    <w:rsid w:val="00BC7B74"/>
    <w:rsid w:val="00BC7C14"/>
    <w:rsid w:val="00BD0025"/>
    <w:rsid w:val="00BD033F"/>
    <w:rsid w:val="00BD0425"/>
    <w:rsid w:val="00BD0503"/>
    <w:rsid w:val="00BD0A5F"/>
    <w:rsid w:val="00BD0AD2"/>
    <w:rsid w:val="00BD0F85"/>
    <w:rsid w:val="00BD104A"/>
    <w:rsid w:val="00BD19CB"/>
    <w:rsid w:val="00BD1A4E"/>
    <w:rsid w:val="00BD1D95"/>
    <w:rsid w:val="00BD1F82"/>
    <w:rsid w:val="00BD20EF"/>
    <w:rsid w:val="00BD21B7"/>
    <w:rsid w:val="00BD2524"/>
    <w:rsid w:val="00BD3144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E78DB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5E56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2CA1"/>
    <w:rsid w:val="00C13163"/>
    <w:rsid w:val="00C131A8"/>
    <w:rsid w:val="00C131CB"/>
    <w:rsid w:val="00C13335"/>
    <w:rsid w:val="00C133AB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0B0B"/>
    <w:rsid w:val="00C216E0"/>
    <w:rsid w:val="00C21DCB"/>
    <w:rsid w:val="00C238B6"/>
    <w:rsid w:val="00C23B5E"/>
    <w:rsid w:val="00C23BA8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674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C3A"/>
    <w:rsid w:val="00C558A7"/>
    <w:rsid w:val="00C55E81"/>
    <w:rsid w:val="00C55F5A"/>
    <w:rsid w:val="00C56ABA"/>
    <w:rsid w:val="00C571D2"/>
    <w:rsid w:val="00C573DB"/>
    <w:rsid w:val="00C5756A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A88"/>
    <w:rsid w:val="00C62C6E"/>
    <w:rsid w:val="00C635CB"/>
    <w:rsid w:val="00C637EF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F9A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5D8F"/>
    <w:rsid w:val="00C86398"/>
    <w:rsid w:val="00C86570"/>
    <w:rsid w:val="00C86694"/>
    <w:rsid w:val="00C86B4E"/>
    <w:rsid w:val="00C86B6B"/>
    <w:rsid w:val="00C86DC2"/>
    <w:rsid w:val="00C86E27"/>
    <w:rsid w:val="00C873D0"/>
    <w:rsid w:val="00C873F0"/>
    <w:rsid w:val="00C878F9"/>
    <w:rsid w:val="00C87A84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AE6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580"/>
    <w:rsid w:val="00CD4D91"/>
    <w:rsid w:val="00CD59C4"/>
    <w:rsid w:val="00CD5F2E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157"/>
    <w:rsid w:val="00D17218"/>
    <w:rsid w:val="00D17445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D62"/>
    <w:rsid w:val="00D52F1A"/>
    <w:rsid w:val="00D537F0"/>
    <w:rsid w:val="00D5402E"/>
    <w:rsid w:val="00D541B7"/>
    <w:rsid w:val="00D5429C"/>
    <w:rsid w:val="00D5476B"/>
    <w:rsid w:val="00D549E3"/>
    <w:rsid w:val="00D55985"/>
    <w:rsid w:val="00D55CB8"/>
    <w:rsid w:val="00D56990"/>
    <w:rsid w:val="00D57717"/>
    <w:rsid w:val="00D5782F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1D3"/>
    <w:rsid w:val="00D64846"/>
    <w:rsid w:val="00D64BDC"/>
    <w:rsid w:val="00D64F95"/>
    <w:rsid w:val="00D65225"/>
    <w:rsid w:val="00D65EAF"/>
    <w:rsid w:val="00D660C1"/>
    <w:rsid w:val="00D66179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154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13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17C"/>
    <w:rsid w:val="00DB028A"/>
    <w:rsid w:val="00DB0859"/>
    <w:rsid w:val="00DB08E6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493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BB0"/>
    <w:rsid w:val="00DD4633"/>
    <w:rsid w:val="00DD4783"/>
    <w:rsid w:val="00DD47C8"/>
    <w:rsid w:val="00DD52CD"/>
    <w:rsid w:val="00DD532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4CF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14"/>
    <w:rsid w:val="00E137F6"/>
    <w:rsid w:val="00E13E4A"/>
    <w:rsid w:val="00E15B46"/>
    <w:rsid w:val="00E15C36"/>
    <w:rsid w:val="00E161B4"/>
    <w:rsid w:val="00E1621A"/>
    <w:rsid w:val="00E165A6"/>
    <w:rsid w:val="00E165DE"/>
    <w:rsid w:val="00E16BD3"/>
    <w:rsid w:val="00E16EA7"/>
    <w:rsid w:val="00E17862"/>
    <w:rsid w:val="00E20334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473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3430"/>
    <w:rsid w:val="00E6401E"/>
    <w:rsid w:val="00E6427C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2F95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57F"/>
    <w:rsid w:val="00EA676C"/>
    <w:rsid w:val="00EA6854"/>
    <w:rsid w:val="00EA6FCF"/>
    <w:rsid w:val="00EA71CF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24A"/>
    <w:rsid w:val="00EB6415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11C5"/>
    <w:rsid w:val="00EE172B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79F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668E"/>
    <w:rsid w:val="00EF6D74"/>
    <w:rsid w:val="00EF7165"/>
    <w:rsid w:val="00EF7D26"/>
    <w:rsid w:val="00EF7F0C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8F4"/>
    <w:rsid w:val="00F51E54"/>
    <w:rsid w:val="00F525B8"/>
    <w:rsid w:val="00F52615"/>
    <w:rsid w:val="00F52E54"/>
    <w:rsid w:val="00F533C9"/>
    <w:rsid w:val="00F53531"/>
    <w:rsid w:val="00F53BBA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57BA5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585A"/>
    <w:rsid w:val="00F6618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B6D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3EB6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994"/>
    <w:rsid w:val="00FA6BB2"/>
    <w:rsid w:val="00FA6CDB"/>
    <w:rsid w:val="00FA6F08"/>
    <w:rsid w:val="00FA744A"/>
    <w:rsid w:val="00FA7851"/>
    <w:rsid w:val="00FA7885"/>
    <w:rsid w:val="00FA78D2"/>
    <w:rsid w:val="00FB05A5"/>
    <w:rsid w:val="00FB09F0"/>
    <w:rsid w:val="00FB0B54"/>
    <w:rsid w:val="00FB0CED"/>
    <w:rsid w:val="00FB1587"/>
    <w:rsid w:val="00FB17FB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B7DD1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208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73D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149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E7DD9"/>
    <w:rsid w:val="00FF0567"/>
    <w:rsid w:val="00FF06E6"/>
    <w:rsid w:val="00FF0CDF"/>
    <w:rsid w:val="00FF1042"/>
    <w:rsid w:val="00FF145E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annotation text" w:unhideWhenUsed="1"/>
    <w:lsdException w:name="header" w:uiPriority="0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Default Paragraph Font" w:uiPriority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2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2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2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2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2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1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1">
    <w:name w:val="Заголовок 1 Знак1"/>
    <w:aliases w:val="Знак Знак1"/>
    <w:basedOn w:val="a1"/>
    <w:rsid w:val="000C0E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4">
    <w:name w:val="Нет списка1"/>
    <w:next w:val="a3"/>
    <w:uiPriority w:val="99"/>
    <w:semiHidden/>
    <w:unhideWhenUsed/>
    <w:rsid w:val="00424CA8"/>
  </w:style>
  <w:style w:type="numbering" w:customStyle="1" w:styleId="112">
    <w:name w:val="Нет списка11"/>
    <w:next w:val="a3"/>
    <w:uiPriority w:val="99"/>
    <w:semiHidden/>
    <w:unhideWhenUsed/>
    <w:rsid w:val="00424CA8"/>
  </w:style>
  <w:style w:type="table" w:customStyle="1" w:styleId="15">
    <w:name w:val="Сетка таблицы1"/>
    <w:basedOn w:val="a2"/>
    <w:next w:val="af"/>
    <w:uiPriority w:val="99"/>
    <w:rsid w:val="00424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next w:val="afa"/>
    <w:uiPriority w:val="34"/>
    <w:qFormat/>
    <w:rsid w:val="00424C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110">
    <w:name w:val="Нет списка111"/>
    <w:next w:val="a3"/>
    <w:uiPriority w:val="99"/>
    <w:semiHidden/>
    <w:unhideWhenUsed/>
    <w:rsid w:val="00424CA8"/>
  </w:style>
  <w:style w:type="numbering" w:customStyle="1" w:styleId="1111">
    <w:name w:val="Нет списка1111"/>
    <w:next w:val="a3"/>
    <w:uiPriority w:val="99"/>
    <w:semiHidden/>
    <w:unhideWhenUsed/>
    <w:rsid w:val="00424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annotation text" w:unhideWhenUsed="1"/>
    <w:lsdException w:name="header" w:uiPriority="0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Default Paragraph Font" w:uiPriority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2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2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2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2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2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1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1">
    <w:name w:val="Заголовок 1 Знак1"/>
    <w:aliases w:val="Знак Знак1"/>
    <w:basedOn w:val="a1"/>
    <w:rsid w:val="000C0E2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numbering" w:customStyle="1" w:styleId="14">
    <w:name w:val="Нет списка1"/>
    <w:next w:val="a3"/>
    <w:uiPriority w:val="99"/>
    <w:semiHidden/>
    <w:unhideWhenUsed/>
    <w:rsid w:val="00424CA8"/>
  </w:style>
  <w:style w:type="numbering" w:customStyle="1" w:styleId="112">
    <w:name w:val="Нет списка11"/>
    <w:next w:val="a3"/>
    <w:uiPriority w:val="99"/>
    <w:semiHidden/>
    <w:unhideWhenUsed/>
    <w:rsid w:val="00424CA8"/>
  </w:style>
  <w:style w:type="table" w:customStyle="1" w:styleId="15">
    <w:name w:val="Сетка таблицы1"/>
    <w:basedOn w:val="a2"/>
    <w:next w:val="af"/>
    <w:uiPriority w:val="99"/>
    <w:rsid w:val="00424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next w:val="afa"/>
    <w:uiPriority w:val="34"/>
    <w:qFormat/>
    <w:rsid w:val="00424C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numbering" w:customStyle="1" w:styleId="1110">
    <w:name w:val="Нет списка111"/>
    <w:next w:val="a3"/>
    <w:uiPriority w:val="99"/>
    <w:semiHidden/>
    <w:unhideWhenUsed/>
    <w:rsid w:val="00424CA8"/>
  </w:style>
  <w:style w:type="numbering" w:customStyle="1" w:styleId="1111">
    <w:name w:val="Нет списка1111"/>
    <w:next w:val="a3"/>
    <w:uiPriority w:val="99"/>
    <w:semiHidden/>
    <w:unhideWhenUsed/>
    <w:rsid w:val="00424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06158-0342-4B0F-B5CF-2A30B6D7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5</TotalTime>
  <Pages>44</Pages>
  <Words>10066</Words>
  <Characters>57380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67312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Komarovka</cp:lastModifiedBy>
  <cp:revision>4</cp:revision>
  <cp:lastPrinted>2021-05-17T07:13:00Z</cp:lastPrinted>
  <dcterms:created xsi:type="dcterms:W3CDTF">2021-05-21T06:05:00Z</dcterms:created>
  <dcterms:modified xsi:type="dcterms:W3CDTF">2021-06-10T06:28:00Z</dcterms:modified>
</cp:coreProperties>
</file>